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7943" w:rsidRDefault="00537943" w:rsidP="002A0DFE">
      <w:pPr>
        <w:ind w:hanging="2138"/>
      </w:pPr>
      <w:r w:rsidRPr="00E862DF">
        <w:rPr>
          <w:rFonts w:cs="Tahoma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358056" wp14:editId="42894EB1">
                <wp:simplePos x="0" y="0"/>
                <wp:positionH relativeFrom="column">
                  <wp:posOffset>1270</wp:posOffset>
                </wp:positionH>
                <wp:positionV relativeFrom="paragraph">
                  <wp:posOffset>121285</wp:posOffset>
                </wp:positionV>
                <wp:extent cx="4441825" cy="1612900"/>
                <wp:effectExtent l="38100" t="38100" r="111125" b="12065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1825" cy="161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37943" w:rsidRPr="00537943" w:rsidRDefault="00537943" w:rsidP="00537943">
                            <w:p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Hardware-Kenntnisse: </w:t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3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einen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Arduino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an den PC anschließen.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3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kenne die wichtigen Bauteile des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Arduino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3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kenne die Ein-&amp;Ausgänge des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Arduino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3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das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Breadboard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anschließen.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.1pt;margin-top:9.55pt;width:349.75pt;height:1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">
                <v:shadow on="t" color="black" opacity="26214f" origin="-.5,-.5" offset=".74836mm,.74836mm"/>
                <v:textbox>
                  <w:txbxContent>
                    <w:p w:rsidR="00537943" w:rsidRPr="00537943" w:rsidRDefault="00537943" w:rsidP="00537943">
                      <w:p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Hardware-Kenntnisse: </w:t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3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einen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Arduino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an den PC anschließen.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3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kenne die wichtigen Bauteile des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Arduino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3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kenne die Ein-&amp;Ausgänge des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Arduino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3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das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Breadboard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anschließen.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</w:txbxContent>
                </v:textbox>
              </v:shape>
            </w:pict>
          </mc:Fallback>
        </mc:AlternateContent>
      </w:r>
    </w:p>
    <w:p w:rsidR="00537943" w:rsidRPr="00537943" w:rsidRDefault="00537943" w:rsidP="00537943"/>
    <w:p w:rsidR="00537943" w:rsidRPr="00537943" w:rsidRDefault="00537943" w:rsidP="00537943"/>
    <w:p w:rsidR="00537943" w:rsidRPr="00537943" w:rsidRDefault="00537943" w:rsidP="00537943"/>
    <w:p w:rsidR="00537943" w:rsidRDefault="00537943" w:rsidP="00537943"/>
    <w:p w:rsidR="00774575" w:rsidRDefault="00537943" w:rsidP="00537943">
      <w:pPr>
        <w:tabs>
          <w:tab w:val="left" w:pos="7365"/>
        </w:tabs>
      </w:pPr>
      <w:r w:rsidRPr="00E862DF">
        <w:rPr>
          <w:rFonts w:cs="Tahoma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59817B" wp14:editId="1BC8FC64">
                <wp:simplePos x="0" y="0"/>
                <wp:positionH relativeFrom="column">
                  <wp:posOffset>5715</wp:posOffset>
                </wp:positionH>
                <wp:positionV relativeFrom="paragraph">
                  <wp:posOffset>291465</wp:posOffset>
                </wp:positionV>
                <wp:extent cx="4831080" cy="1391920"/>
                <wp:effectExtent l="38100" t="38100" r="121920" b="113030"/>
                <wp:wrapNone/>
                <wp:docPr id="4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1080" cy="1391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37943" w:rsidRPr="00537943" w:rsidRDefault="00537943" w:rsidP="00537943">
                            <w:p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Elektrotechnik Grundlagen:</w:t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4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mit dem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Farbcode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einen Widerstand bestimmen.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4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eine LED richtig herum anschließen.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4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das Stromkreis-Prinzip auf das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Breadboard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übertragen.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.45pt;margin-top:22.95pt;width:380.4pt;height:10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">
                <v:shadow on="t" color="black" opacity="26214f" origin="-.5,-.5" offset=".74836mm,.74836mm"/>
                <v:textbox>
                  <w:txbxContent>
                    <w:p w:rsidR="00537943" w:rsidRPr="00537943" w:rsidRDefault="00537943" w:rsidP="00537943">
                      <w:p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Elektrotechnik Grundlagen:</w:t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4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mit dem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Farbcode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einen Widerstand bestimmen.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4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eine LED richtig herum anschließen.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4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das Stromkreis-Prinzip auf das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Breadboard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übertragen.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</w:p>
    <w:p w:rsidR="00537943" w:rsidRDefault="00537943" w:rsidP="00537943">
      <w:pPr>
        <w:tabs>
          <w:tab w:val="left" w:pos="7365"/>
        </w:tabs>
      </w:pPr>
    </w:p>
    <w:p w:rsidR="00537943" w:rsidRDefault="00537943" w:rsidP="00537943">
      <w:pPr>
        <w:tabs>
          <w:tab w:val="left" w:pos="7365"/>
        </w:tabs>
      </w:pPr>
    </w:p>
    <w:p w:rsidR="00537943" w:rsidRDefault="00537943" w:rsidP="00537943">
      <w:pPr>
        <w:tabs>
          <w:tab w:val="left" w:pos="7365"/>
        </w:tabs>
      </w:pPr>
    </w:p>
    <w:p w:rsidR="00537943" w:rsidRDefault="00537943" w:rsidP="00537943">
      <w:pPr>
        <w:tabs>
          <w:tab w:val="left" w:pos="7365"/>
        </w:tabs>
      </w:pPr>
    </w:p>
    <w:p w:rsidR="00537943" w:rsidRDefault="00537943" w:rsidP="00537943">
      <w:pPr>
        <w:tabs>
          <w:tab w:val="left" w:pos="7365"/>
        </w:tabs>
      </w:pPr>
      <w:r w:rsidRPr="00E862DF">
        <w:rPr>
          <w:rFonts w:cs="Tahoma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4DDAA9" wp14:editId="48CA5E7C">
                <wp:simplePos x="0" y="0"/>
                <wp:positionH relativeFrom="column">
                  <wp:posOffset>4445</wp:posOffset>
                </wp:positionH>
                <wp:positionV relativeFrom="paragraph">
                  <wp:posOffset>316865</wp:posOffset>
                </wp:positionV>
                <wp:extent cx="4467860" cy="3067050"/>
                <wp:effectExtent l="38100" t="38100" r="123190" b="114300"/>
                <wp:wrapNone/>
                <wp:docPr id="4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67860" cy="3067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537943" w:rsidRPr="00537943" w:rsidRDefault="00537943" w:rsidP="00537943">
                            <w:p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Software-Kenntnisse:</w:t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die Portbelegung und den Typ des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Arduino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einstellen.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kenne Aufbau und Funktionen des Programmgerüsts.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kenne die Syntax der 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Arduino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IDE und kann sie anwenden.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die Ausgänge (PINS) aktivieren und an-/ausschalten.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Ich kann Pausen (</w:t>
                            </w:r>
                            <w:proofErr w:type="spell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delay</w:t>
                            </w:r>
                            <w:proofErr w:type="spell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) einfügen &amp; verändern.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Eingänge auslesen.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kann </w:t>
                            </w:r>
                            <w:proofErr w:type="gramStart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Variablen</w:t>
                            </w:r>
                            <w:proofErr w:type="gramEnd"/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definieren. </w:t>
                            </w:r>
                            <w:r w:rsidRPr="00537943"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SymbolPS" w:char="F06F"/>
                            </w:r>
                          </w:p>
                          <w:p w:rsidR="00537943" w:rsidRPr="00537943" w:rsidRDefault="00537943" w:rsidP="00537943">
                            <w:pPr>
                              <w:pStyle w:val="Listenabsatz"/>
                              <w:numPr>
                                <w:ilvl w:val="0"/>
                                <w:numId w:val="45"/>
                              </w:numP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Ich kenne die jeweiligen Befehle, die den Taster, den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>Piezo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t xml:space="preserve"> und den Ultraschallsensor steuern. </w:t>
                            </w:r>
                            <w:r>
                              <w:rPr>
                                <w:rFonts w:asciiTheme="minorHAnsi" w:hAnsiTheme="minorHAnsi" w:cstheme="minorHAnsi"/>
                                <w:szCs w:val="24"/>
                              </w:rPr>
                              <w:sym w:font="Wingdings" w:char="F06F"/>
                            </w:r>
                            <w:r>
                              <w:rPr>
                                <w:rFonts w:asciiTheme="minorHAnsi" w:hAnsiTheme="minorHAnsi" w:cstheme="minorHAnsi"/>
                                <w:noProof/>
                                <w:szCs w:val="24"/>
                                <w:lang w:eastAsia="de-DE"/>
                              </w:rPr>
                              <w:drawing>
                                <wp:inline distT="0" distB="0" distL="0" distR="0">
                                  <wp:extent cx="4276090" cy="2586990"/>
                                  <wp:effectExtent l="0" t="0" r="0" b="3810"/>
                                  <wp:docPr id="2" name="Grafik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76090" cy="25869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Theme="minorHAnsi" w:hAnsiTheme="minorHAnsi" w:cstheme="minorHAnsi"/>
                                <w:noProof/>
                                <w:szCs w:val="24"/>
                                <w:lang w:eastAsia="de-DE"/>
                              </w:rPr>
                              <w:drawing>
                                <wp:inline distT="0" distB="0" distL="0" distR="0" wp14:anchorId="3DB85ADD" wp14:editId="6482B0A4">
                                  <wp:extent cx="4276090" cy="2587334"/>
                                  <wp:effectExtent l="0" t="0" r="0" b="3810"/>
                                  <wp:docPr id="1" name="Grafi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76090" cy="25873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537943" w:rsidRPr="00BC423C" w:rsidRDefault="00537943" w:rsidP="00537943">
                            <w:pPr>
                              <w:pStyle w:val="Listenabsatz"/>
                              <w:jc w:val="both"/>
                              <w:rPr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.35pt;margin-top:24.95pt;width:351.8pt;height:241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">
                <v:shadow on="t" color="black" opacity="26214f" origin="-.5,-.5" offset=".74836mm,.74836mm"/>
                <v:textbox>
                  <w:txbxContent>
                    <w:p w:rsidR="00537943" w:rsidRPr="00537943" w:rsidRDefault="00537943" w:rsidP="00537943">
                      <w:p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Software-Kenntnisse:</w:t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die Portbelegung und den Typ des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Arduino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einstellen.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kenne Aufbau und Funktionen des Programmgerüsts.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kenne die Syntax der 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Arduino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IDE und kann sie anwenden.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die Ausgänge (PINS) aktivieren und an-/ausschalten.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Ich kann Pausen (</w:t>
                      </w:r>
                      <w:proofErr w:type="spell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delay</w:t>
                      </w:r>
                      <w:proofErr w:type="spell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) einfügen &amp; verändern.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Eingänge auslesen.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kann </w:t>
                      </w:r>
                      <w:proofErr w:type="gramStart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>Variablen</w:t>
                      </w:r>
                      <w:proofErr w:type="gramEnd"/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t xml:space="preserve"> definieren. </w:t>
                      </w:r>
                      <w:r w:rsidRPr="00537943">
                        <w:rPr>
                          <w:rFonts w:asciiTheme="minorHAnsi" w:hAnsiTheme="minorHAnsi" w:cstheme="minorHAnsi"/>
                          <w:szCs w:val="24"/>
                        </w:rPr>
                        <w:sym w:font="SymbolPS" w:char="F06F"/>
                      </w:r>
                    </w:p>
                    <w:p w:rsidR="00537943" w:rsidRPr="00537943" w:rsidRDefault="00537943" w:rsidP="00537943">
                      <w:pPr>
                        <w:pStyle w:val="Listenabsatz"/>
                        <w:numPr>
                          <w:ilvl w:val="0"/>
                          <w:numId w:val="45"/>
                        </w:numPr>
                        <w:rPr>
                          <w:rFonts w:asciiTheme="minorHAnsi" w:hAnsiTheme="minorHAnsi" w:cstheme="minorHAnsi"/>
                          <w:szCs w:val="24"/>
                        </w:rPr>
                      </w:pPr>
                      <w:r>
                        <w:rPr>
                          <w:rFonts w:asciiTheme="minorHAnsi" w:hAnsiTheme="minorHAnsi" w:cstheme="minorHAnsi"/>
                          <w:szCs w:val="24"/>
                        </w:rPr>
                        <w:t xml:space="preserve">Ich kenne die jeweiligen Befehle, die den Taster, den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szCs w:val="24"/>
                        </w:rPr>
                        <w:t>Piezo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szCs w:val="24"/>
                        </w:rPr>
                        <w:t xml:space="preserve"> und den Ultraschallsensor steuern. </w:t>
                      </w:r>
                      <w:r>
                        <w:rPr>
                          <w:rFonts w:asciiTheme="minorHAnsi" w:hAnsiTheme="minorHAnsi" w:cstheme="minorHAnsi"/>
                          <w:szCs w:val="24"/>
                        </w:rPr>
                        <w:sym w:font="Wingdings" w:char="F06F"/>
                      </w:r>
                      <w:r>
                        <w:rPr>
                          <w:rFonts w:asciiTheme="minorHAnsi" w:hAnsiTheme="minorHAnsi" w:cstheme="minorHAnsi"/>
                          <w:noProof/>
                          <w:szCs w:val="24"/>
                          <w:lang w:eastAsia="de-DE"/>
                        </w:rPr>
                        <w:drawing>
                          <wp:inline distT="0" distB="0" distL="0" distR="0">
                            <wp:extent cx="4276090" cy="2586990"/>
                            <wp:effectExtent l="0" t="0" r="0" b="3810"/>
                            <wp:docPr id="2" name="Grafik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76090" cy="25869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Theme="minorHAnsi" w:hAnsiTheme="minorHAnsi" w:cstheme="minorHAnsi"/>
                          <w:noProof/>
                          <w:szCs w:val="24"/>
                          <w:lang w:eastAsia="de-DE"/>
                        </w:rPr>
                        <w:drawing>
                          <wp:inline distT="0" distB="0" distL="0" distR="0" wp14:anchorId="3DB85ADD" wp14:editId="6482B0A4">
                            <wp:extent cx="4276090" cy="2587334"/>
                            <wp:effectExtent l="0" t="0" r="0" b="3810"/>
                            <wp:docPr id="1" name="Grafi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76090" cy="25873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537943" w:rsidRPr="00BC423C" w:rsidRDefault="00537943" w:rsidP="00537943">
                      <w:pPr>
                        <w:pStyle w:val="Listenabsatz"/>
                        <w:jc w:val="both"/>
                        <w:rPr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37943" w:rsidRPr="00537943" w:rsidRDefault="00537943" w:rsidP="00537943">
      <w:pPr>
        <w:tabs>
          <w:tab w:val="left" w:pos="7365"/>
        </w:tabs>
      </w:pPr>
      <w:r>
        <w:rPr>
          <w:rFonts w:asciiTheme="minorHAnsi" w:hAnsiTheme="minorHAnsi" w:cstheme="minorHAnsi"/>
          <w:szCs w:val="24"/>
        </w:rPr>
        <w:sym w:font="Wingdings" w:char="F06F"/>
      </w:r>
      <w:bookmarkStart w:id="0" w:name="_GoBack"/>
      <w:bookmarkEnd w:id="0"/>
    </w:p>
    <w:sectPr w:rsidR="00537943" w:rsidRPr="00537943" w:rsidSect="005B3E7D">
      <w:footerReference w:type="default" r:id="rId11"/>
      <w:headerReference w:type="first" r:id="rId12"/>
      <w:footerReference w:type="first" r:id="rId13"/>
      <w:pgSz w:w="11906" w:h="16838"/>
      <w:pgMar w:top="1276" w:right="1134" w:bottom="993" w:left="1418" w:header="85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229A" w:rsidRDefault="00E4229A" w:rsidP="00FF294C">
      <w:pPr>
        <w:spacing w:line="240" w:lineRule="auto"/>
      </w:pPr>
      <w:r>
        <w:separator/>
      </w:r>
    </w:p>
  </w:endnote>
  <w:endnote w:type="continuationSeparator" w:id="0">
    <w:p w:rsidR="00E4229A" w:rsidRDefault="00E4229A" w:rsidP="00FF29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Kreise">
    <w:charset w:val="02"/>
    <w:family w:val="swiss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SymbolPS">
    <w:panose1 w:val="00000000000000000000"/>
    <w:charset w:val="02"/>
    <w:family w:val="decorative"/>
    <w:notTrueType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38503510"/>
      <w:docPartObj>
        <w:docPartGallery w:val="Page Numbers (Bottom of Page)"/>
        <w:docPartUnique/>
      </w:docPartObj>
    </w:sdtPr>
    <w:sdtEndPr/>
    <w:sdtContent>
      <w:p w:rsidR="00F9252D" w:rsidRDefault="00F9252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7943">
          <w:rPr>
            <w:noProof/>
          </w:rPr>
          <w:t>2</w:t>
        </w:r>
        <w:r>
          <w:fldChar w:fldCharType="end"/>
        </w:r>
      </w:p>
    </w:sdtContent>
  </w:sdt>
  <w:p w:rsidR="00F9252D" w:rsidRDefault="00F9252D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14658145"/>
      <w:docPartObj>
        <w:docPartGallery w:val="Page Numbers (Bottom of Page)"/>
        <w:docPartUnique/>
      </w:docPartObj>
    </w:sdtPr>
    <w:sdtEndPr/>
    <w:sdtContent>
      <w:p w:rsidR="00F9252D" w:rsidRDefault="00F9252D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7943">
          <w:rPr>
            <w:noProof/>
          </w:rPr>
          <w:t>1</w:t>
        </w:r>
        <w:r>
          <w:fldChar w:fldCharType="end"/>
        </w:r>
      </w:p>
    </w:sdtContent>
  </w:sdt>
  <w:p w:rsidR="00F9252D" w:rsidRDefault="00F9252D" w:rsidP="00F4080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229A" w:rsidRDefault="00E4229A" w:rsidP="00FF294C">
      <w:pPr>
        <w:spacing w:line="240" w:lineRule="auto"/>
      </w:pPr>
      <w:r>
        <w:separator/>
      </w:r>
    </w:p>
  </w:footnote>
  <w:footnote w:type="continuationSeparator" w:id="0">
    <w:p w:rsidR="00E4229A" w:rsidRDefault="00E4229A" w:rsidP="00FF294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ook w:val="04A0" w:firstRow="1" w:lastRow="0" w:firstColumn="1" w:lastColumn="0" w:noHBand="0" w:noVBand="1"/>
    </w:tblPr>
    <w:tblGrid>
      <w:gridCol w:w="2660"/>
      <w:gridCol w:w="4533"/>
      <w:gridCol w:w="2271"/>
    </w:tblGrid>
    <w:tr w:rsidR="001A497C" w:rsidTr="00C02670">
      <w:trPr>
        <w:trHeight w:val="989"/>
      </w:trPr>
      <w:tc>
        <w:tcPr>
          <w:tcW w:w="2660" w:type="dxa"/>
          <w:vMerge w:val="restart"/>
          <w:vAlign w:val="center"/>
        </w:tcPr>
        <w:p w:rsidR="001A497C" w:rsidRDefault="001A497C" w:rsidP="0040268E">
          <w:pPr>
            <w:spacing w:line="240" w:lineRule="auto"/>
            <w:jc w:val="center"/>
          </w:pPr>
          <w:r>
            <w:rPr>
              <w:noProof/>
            </w:rPr>
            <w:drawing>
              <wp:inline distT="0" distB="0" distL="0" distR="0" wp14:anchorId="3C6DAF89" wp14:editId="56F3F5CE">
                <wp:extent cx="1536832" cy="731520"/>
                <wp:effectExtent l="0" t="0" r="6350" b="0"/>
                <wp:docPr id="7" name="Grafik 7" descr="Logo SINUS.NRW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SINUS.NRW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6855" cy="7315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1A497C" w:rsidRDefault="001A497C" w:rsidP="0040268E">
          <w:pPr>
            <w:spacing w:line="240" w:lineRule="auto"/>
            <w:jc w:val="center"/>
          </w:pPr>
          <w:r>
            <w:t>Informatik</w:t>
          </w:r>
        </w:p>
      </w:tc>
      <w:tc>
        <w:tcPr>
          <w:tcW w:w="4533" w:type="dxa"/>
          <w:vAlign w:val="center"/>
        </w:tcPr>
        <w:p w:rsidR="001A497C" w:rsidRDefault="001A497C" w:rsidP="00F269AD">
          <w:pPr>
            <w:pStyle w:val="berschrift1"/>
            <w:numPr>
              <w:ilvl w:val="0"/>
              <w:numId w:val="0"/>
            </w:numPr>
            <w:spacing w:before="0" w:beforeAutospacing="0" w:after="240" w:line="240" w:lineRule="auto"/>
            <w:ind w:left="34"/>
            <w:jc w:val="center"/>
          </w:pPr>
          <w:proofErr w:type="spellStart"/>
          <w:r w:rsidRPr="00D83CB3">
            <w:t>Arduino</w:t>
          </w:r>
          <w:proofErr w:type="spellEnd"/>
          <w:r>
            <w:t xml:space="preserve"> – Auf dem Weg </w:t>
          </w:r>
          <w:r>
            <w:br/>
            <w:t>zum eigenen Projekt</w:t>
          </w:r>
        </w:p>
      </w:tc>
      <w:tc>
        <w:tcPr>
          <w:tcW w:w="2271" w:type="dxa"/>
          <w:vAlign w:val="center"/>
        </w:tcPr>
        <w:p w:rsidR="001A497C" w:rsidRDefault="001A497C" w:rsidP="0040268E">
          <w:pPr>
            <w:spacing w:line="240" w:lineRule="auto"/>
            <w:ind w:right="-108"/>
            <w:jc w:val="center"/>
          </w:pPr>
        </w:p>
      </w:tc>
    </w:tr>
    <w:tr w:rsidR="001A497C" w:rsidTr="0040268E">
      <w:tc>
        <w:tcPr>
          <w:tcW w:w="2660" w:type="dxa"/>
          <w:vMerge/>
          <w:vAlign w:val="center"/>
        </w:tcPr>
        <w:p w:rsidR="001A497C" w:rsidRDefault="001A497C" w:rsidP="0040268E">
          <w:pPr>
            <w:spacing w:line="240" w:lineRule="auto"/>
            <w:jc w:val="center"/>
          </w:pPr>
        </w:p>
      </w:tc>
      <w:tc>
        <w:tcPr>
          <w:tcW w:w="4533" w:type="dxa"/>
          <w:vAlign w:val="center"/>
        </w:tcPr>
        <w:p w:rsidR="001A497C" w:rsidRDefault="00B542C8" w:rsidP="00537943">
          <w:pPr>
            <w:pStyle w:val="berschrift2"/>
            <w:numPr>
              <w:ilvl w:val="0"/>
              <w:numId w:val="0"/>
            </w:numPr>
            <w:tabs>
              <w:tab w:val="left" w:pos="1000"/>
            </w:tabs>
            <w:spacing w:line="240" w:lineRule="auto"/>
            <w:jc w:val="center"/>
          </w:pPr>
          <w:r>
            <w:t>M14</w:t>
          </w:r>
          <w:r w:rsidR="001A497C">
            <w:tab/>
          </w:r>
          <w:r w:rsidR="00537943">
            <w:t>Selbsteinschätzung</w:t>
          </w:r>
        </w:p>
      </w:tc>
      <w:tc>
        <w:tcPr>
          <w:tcW w:w="2271" w:type="dxa"/>
          <w:vAlign w:val="center"/>
        </w:tcPr>
        <w:p w:rsidR="001A497C" w:rsidRDefault="001A497C" w:rsidP="0040268E">
          <w:pPr>
            <w:spacing w:line="240" w:lineRule="auto"/>
            <w:jc w:val="center"/>
          </w:pPr>
        </w:p>
        <w:p w:rsidR="001A497C" w:rsidRDefault="001A497C" w:rsidP="0040268E">
          <w:pPr>
            <w:jc w:val="center"/>
          </w:pPr>
        </w:p>
      </w:tc>
    </w:tr>
  </w:tbl>
  <w:p w:rsidR="00F9252D" w:rsidRDefault="00F9252D"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6829D446" wp14:editId="27C1659C">
              <wp:simplePos x="0" y="0"/>
              <wp:positionH relativeFrom="column">
                <wp:posOffset>6018</wp:posOffset>
              </wp:positionH>
              <wp:positionV relativeFrom="paragraph">
                <wp:posOffset>102014</wp:posOffset>
              </wp:positionV>
              <wp:extent cx="5931673" cy="0"/>
              <wp:effectExtent l="0" t="0" r="12065" b="19050"/>
              <wp:wrapNone/>
              <wp:docPr id="8" name="Gerade Verbindung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31673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id="Gerade Verbindung 8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45pt,8.05pt" to="467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" strokecolor="black [3213]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4F4D"/>
    <w:multiLevelType w:val="hybridMultilevel"/>
    <w:tmpl w:val="7190130E"/>
    <w:lvl w:ilvl="0" w:tplc="D9227CA0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721D86"/>
    <w:multiLevelType w:val="multilevel"/>
    <w:tmpl w:val="27EE5882"/>
    <w:lvl w:ilvl="0">
      <w:start w:val="1"/>
      <w:numFmt w:val="decimal"/>
      <w:isLgl/>
      <w:lvlText w:val="%1."/>
      <w:lvlJc w:val="left"/>
      <w:pPr>
        <w:tabs>
          <w:tab w:val="num" w:pos="432"/>
        </w:tabs>
        <w:ind w:left="431" w:hanging="431"/>
      </w:pPr>
      <w:rPr>
        <w:rFonts w:ascii="Times New Roman" w:hAnsi="Times New Roman" w:hint="default"/>
        <w:b/>
        <w:i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tabs>
          <w:tab w:val="num" w:pos="680"/>
        </w:tabs>
        <w:ind w:left="680" w:hanging="680"/>
      </w:pPr>
      <w:rPr>
        <w:rFonts w:ascii="Times New Roman" w:hAnsi="Times New Roman" w:hint="default"/>
        <w:b w:val="0"/>
        <w:i w:val="0"/>
        <w:sz w:val="24"/>
        <w:szCs w:val="24"/>
      </w:rPr>
    </w:lvl>
    <w:lvl w:ilvl="2">
      <w:start w:val="1"/>
      <w:numFmt w:val="decimal"/>
      <w:isLgl/>
      <w:lvlText w:val="%2%1.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EC9734A"/>
    <w:multiLevelType w:val="multilevel"/>
    <w:tmpl w:val="EA020B4E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>
    <w:nsid w:val="121F53E0"/>
    <w:multiLevelType w:val="hybridMultilevel"/>
    <w:tmpl w:val="26E449DC"/>
    <w:lvl w:ilvl="0" w:tplc="1CE24B32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C14AC8"/>
    <w:multiLevelType w:val="hybridMultilevel"/>
    <w:tmpl w:val="3126D37C"/>
    <w:lvl w:ilvl="0" w:tplc="C8F027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523336"/>
    <w:multiLevelType w:val="multilevel"/>
    <w:tmpl w:val="B18E2C6C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8A6113B"/>
    <w:multiLevelType w:val="hybridMultilevel"/>
    <w:tmpl w:val="7F988D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9738A1"/>
    <w:multiLevelType w:val="multilevel"/>
    <w:tmpl w:val="CE70196C"/>
    <w:lvl w:ilvl="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Kreise" w:hAnsi="Kreise" w:hint="default"/>
        <w:b/>
        <w:i w:val="0"/>
        <w:sz w:val="24"/>
        <w:szCs w:val="24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1247" w:hanging="1247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35611950"/>
    <w:multiLevelType w:val="multilevel"/>
    <w:tmpl w:val="7A2C7100"/>
    <w:lvl w:ilvl="0">
      <w:start w:val="1"/>
      <w:numFmt w:val="bullet"/>
      <w:lvlText w:val="-"/>
      <w:lvlJc w:val="left"/>
      <w:pPr>
        <w:tabs>
          <w:tab w:val="num" w:pos="0"/>
        </w:tabs>
        <w:ind w:left="340" w:hanging="340"/>
      </w:pPr>
      <w:rPr>
        <w:rFonts w:ascii="Times New Roman" w:hAnsi="Times New Roman" w:cs="Times New Roman" w:hint="default"/>
        <w:sz w:val="24"/>
      </w:rPr>
    </w:lvl>
    <w:lvl w:ilvl="1">
      <w:start w:val="1"/>
      <w:numFmt w:val="none"/>
      <w:lvlText w:val="- "/>
      <w:lvlJc w:val="left"/>
      <w:pPr>
        <w:tabs>
          <w:tab w:val="num" w:pos="360"/>
        </w:tabs>
        <w:ind w:left="198" w:hanging="198"/>
      </w:pPr>
      <w:rPr>
        <w:rFonts w:hint="default"/>
        <w:color w:val="000000"/>
        <w:sz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0CA5857"/>
    <w:multiLevelType w:val="hybridMultilevel"/>
    <w:tmpl w:val="B2D40CFE"/>
    <w:lvl w:ilvl="0" w:tplc="DE3400F2">
      <w:start w:val="1"/>
      <w:numFmt w:val="bullet"/>
      <w:pStyle w:val="ListeSinu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11D473A"/>
    <w:multiLevelType w:val="hybridMultilevel"/>
    <w:tmpl w:val="F4E21946"/>
    <w:lvl w:ilvl="0" w:tplc="AD122B28">
      <w:start w:val="1"/>
      <w:numFmt w:val="bullet"/>
      <w:lvlText w:val=""/>
      <w:lvlJc w:val="left"/>
      <w:pPr>
        <w:tabs>
          <w:tab w:val="num" w:pos="784"/>
        </w:tabs>
        <w:ind w:left="784" w:hanging="360"/>
      </w:pPr>
      <w:rPr>
        <w:rFonts w:ascii="Symbol" w:hAnsi="Symbol" w:hint="default"/>
      </w:rPr>
    </w:lvl>
    <w:lvl w:ilvl="1" w:tplc="00482BA8" w:tentative="1">
      <w:start w:val="1"/>
      <w:numFmt w:val="bullet"/>
      <w:lvlText w:val="o"/>
      <w:lvlJc w:val="left"/>
      <w:pPr>
        <w:tabs>
          <w:tab w:val="num" w:pos="1504"/>
        </w:tabs>
        <w:ind w:left="1504" w:hanging="360"/>
      </w:pPr>
      <w:rPr>
        <w:rFonts w:ascii="Courier New" w:hAnsi="Courier New" w:hint="default"/>
      </w:rPr>
    </w:lvl>
    <w:lvl w:ilvl="2" w:tplc="2486A686" w:tentative="1">
      <w:start w:val="1"/>
      <w:numFmt w:val="bullet"/>
      <w:lvlText w:val=""/>
      <w:lvlJc w:val="left"/>
      <w:pPr>
        <w:tabs>
          <w:tab w:val="num" w:pos="2224"/>
        </w:tabs>
        <w:ind w:left="2224" w:hanging="360"/>
      </w:pPr>
      <w:rPr>
        <w:rFonts w:ascii="Wingdings" w:hAnsi="Wingdings" w:hint="default"/>
      </w:rPr>
    </w:lvl>
    <w:lvl w:ilvl="3" w:tplc="D9E251E2" w:tentative="1">
      <w:start w:val="1"/>
      <w:numFmt w:val="bullet"/>
      <w:lvlText w:val=""/>
      <w:lvlJc w:val="left"/>
      <w:pPr>
        <w:tabs>
          <w:tab w:val="num" w:pos="2944"/>
        </w:tabs>
        <w:ind w:left="2944" w:hanging="360"/>
      </w:pPr>
      <w:rPr>
        <w:rFonts w:ascii="Symbol" w:hAnsi="Symbol" w:hint="default"/>
      </w:rPr>
    </w:lvl>
    <w:lvl w:ilvl="4" w:tplc="D3501F92" w:tentative="1">
      <w:start w:val="1"/>
      <w:numFmt w:val="bullet"/>
      <w:lvlText w:val="o"/>
      <w:lvlJc w:val="left"/>
      <w:pPr>
        <w:tabs>
          <w:tab w:val="num" w:pos="3664"/>
        </w:tabs>
        <w:ind w:left="3664" w:hanging="360"/>
      </w:pPr>
      <w:rPr>
        <w:rFonts w:ascii="Courier New" w:hAnsi="Courier New" w:hint="default"/>
      </w:rPr>
    </w:lvl>
    <w:lvl w:ilvl="5" w:tplc="ADD07CE2" w:tentative="1">
      <w:start w:val="1"/>
      <w:numFmt w:val="bullet"/>
      <w:lvlText w:val=""/>
      <w:lvlJc w:val="left"/>
      <w:pPr>
        <w:tabs>
          <w:tab w:val="num" w:pos="4384"/>
        </w:tabs>
        <w:ind w:left="4384" w:hanging="360"/>
      </w:pPr>
      <w:rPr>
        <w:rFonts w:ascii="Wingdings" w:hAnsi="Wingdings" w:hint="default"/>
      </w:rPr>
    </w:lvl>
    <w:lvl w:ilvl="6" w:tplc="56EE42A6" w:tentative="1">
      <w:start w:val="1"/>
      <w:numFmt w:val="bullet"/>
      <w:lvlText w:val=""/>
      <w:lvlJc w:val="left"/>
      <w:pPr>
        <w:tabs>
          <w:tab w:val="num" w:pos="5104"/>
        </w:tabs>
        <w:ind w:left="5104" w:hanging="360"/>
      </w:pPr>
      <w:rPr>
        <w:rFonts w:ascii="Symbol" w:hAnsi="Symbol" w:hint="default"/>
      </w:rPr>
    </w:lvl>
    <w:lvl w:ilvl="7" w:tplc="5994033C" w:tentative="1">
      <w:start w:val="1"/>
      <w:numFmt w:val="bullet"/>
      <w:lvlText w:val="o"/>
      <w:lvlJc w:val="left"/>
      <w:pPr>
        <w:tabs>
          <w:tab w:val="num" w:pos="5824"/>
        </w:tabs>
        <w:ind w:left="5824" w:hanging="360"/>
      </w:pPr>
      <w:rPr>
        <w:rFonts w:ascii="Courier New" w:hAnsi="Courier New" w:hint="default"/>
      </w:rPr>
    </w:lvl>
    <w:lvl w:ilvl="8" w:tplc="85CC4C1C" w:tentative="1">
      <w:start w:val="1"/>
      <w:numFmt w:val="bullet"/>
      <w:lvlText w:val=""/>
      <w:lvlJc w:val="left"/>
      <w:pPr>
        <w:tabs>
          <w:tab w:val="num" w:pos="6544"/>
        </w:tabs>
        <w:ind w:left="6544" w:hanging="360"/>
      </w:pPr>
      <w:rPr>
        <w:rFonts w:ascii="Wingdings" w:hAnsi="Wingdings" w:hint="default"/>
      </w:rPr>
    </w:lvl>
  </w:abstractNum>
  <w:abstractNum w:abstractNumId="11">
    <w:nsid w:val="4741402B"/>
    <w:multiLevelType w:val="hybridMultilevel"/>
    <w:tmpl w:val="550281E0"/>
    <w:lvl w:ilvl="0" w:tplc="4502E6F2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B7D30D0"/>
    <w:multiLevelType w:val="multilevel"/>
    <w:tmpl w:val="E5A694E4"/>
    <w:lvl w:ilvl="0">
      <w:start w:val="2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  <w:color w:val="000000"/>
        <w:sz w:val="24"/>
      </w:rPr>
    </w:lvl>
    <w:lvl w:ilvl="1">
      <w:start w:val="1"/>
      <w:numFmt w:val="decimal"/>
      <w:lvlText w:val="%1.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50C43DB4"/>
    <w:multiLevelType w:val="multilevel"/>
    <w:tmpl w:val="4296E16C"/>
    <w:lvl w:ilvl="0">
      <w:start w:val="1"/>
      <w:numFmt w:val="decimal"/>
      <w:isLgl/>
      <w:lvlText w:val="%1"/>
      <w:lvlJc w:val="left"/>
      <w:pPr>
        <w:tabs>
          <w:tab w:val="num" w:pos="432"/>
        </w:tabs>
        <w:ind w:left="432" w:hanging="432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tabs>
          <w:tab w:val="num" w:pos="576"/>
        </w:tabs>
        <w:ind w:left="1247" w:hanging="1247"/>
      </w:pPr>
      <w:rPr>
        <w:rFonts w:ascii="Times New Roman" w:hAnsi="Times New Roman" w:hint="default"/>
        <w:b/>
        <w:i w:val="0"/>
        <w:sz w:val="26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>
    <w:nsid w:val="53147574"/>
    <w:multiLevelType w:val="multilevel"/>
    <w:tmpl w:val="E5A694E4"/>
    <w:lvl w:ilvl="0">
      <w:start w:val="2"/>
      <w:numFmt w:val="decimal"/>
      <w:lvlText w:val="%1."/>
      <w:lvlJc w:val="left"/>
      <w:pPr>
        <w:tabs>
          <w:tab w:val="num" w:pos="432"/>
        </w:tabs>
        <w:ind w:left="432" w:hanging="432"/>
      </w:pPr>
      <w:rPr>
        <w:color w:val="000000"/>
        <w:sz w:val="24"/>
      </w:rPr>
    </w:lvl>
    <w:lvl w:ilvl="1">
      <w:start w:val="1"/>
      <w:numFmt w:val="decimal"/>
      <w:lvlText w:val="%1.%2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54E63941"/>
    <w:multiLevelType w:val="hybridMultilevel"/>
    <w:tmpl w:val="711E17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7994AE9"/>
    <w:multiLevelType w:val="multilevel"/>
    <w:tmpl w:val="EBB2AAE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7">
    <w:nsid w:val="5B161743"/>
    <w:multiLevelType w:val="multilevel"/>
    <w:tmpl w:val="D448510C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309" w:hanging="60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18">
    <w:nsid w:val="5B58038A"/>
    <w:multiLevelType w:val="multilevel"/>
    <w:tmpl w:val="7F988D88"/>
    <w:numStyleLink w:val="Aufzhlung"/>
  </w:abstractNum>
  <w:abstractNum w:abstractNumId="19">
    <w:nsid w:val="60B13BFE"/>
    <w:multiLevelType w:val="hybridMultilevel"/>
    <w:tmpl w:val="F8521330"/>
    <w:lvl w:ilvl="0" w:tplc="A39E6C22">
      <w:start w:val="1"/>
      <w:numFmt w:val="bullet"/>
      <w:lvlText w:val="-"/>
      <w:lvlJc w:val="left"/>
      <w:pPr>
        <w:tabs>
          <w:tab w:val="num" w:pos="927"/>
        </w:tabs>
        <w:ind w:left="924" w:hanging="357"/>
      </w:pPr>
      <w:rPr>
        <w:rFonts w:hint="default"/>
        <w:sz w:val="16"/>
      </w:rPr>
    </w:lvl>
    <w:lvl w:ilvl="1" w:tplc="0407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2261388"/>
    <w:multiLevelType w:val="hybridMultilevel"/>
    <w:tmpl w:val="539E2BE0"/>
    <w:lvl w:ilvl="0" w:tplc="8214B348">
      <w:start w:val="1"/>
      <w:numFmt w:val="lowerLetter"/>
      <w:lvlText w:val="%1)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5A828B3"/>
    <w:multiLevelType w:val="multilevel"/>
    <w:tmpl w:val="CD6C5136"/>
    <w:lvl w:ilvl="0">
      <w:start w:val="1"/>
      <w:numFmt w:val="decimal"/>
      <w:lvlText w:val="§ %1 "/>
      <w:lvlJc w:val="left"/>
      <w:pPr>
        <w:tabs>
          <w:tab w:val="num" w:pos="1701"/>
        </w:tabs>
        <w:ind w:left="1701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2268"/>
        </w:tabs>
        <w:ind w:left="2268" w:hanging="567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2">
    <w:nsid w:val="6F04367F"/>
    <w:multiLevelType w:val="multilevel"/>
    <w:tmpl w:val="7F2AE714"/>
    <w:lvl w:ilvl="0">
      <w:start w:val="1"/>
      <w:numFmt w:val="decimal"/>
      <w:pStyle w:val="berschrift1"/>
      <w:lvlText w:val="%1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1418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1559"/>
        </w:tabs>
        <w:ind w:left="1559" w:hanging="1559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tabs>
          <w:tab w:val="num" w:pos="2160"/>
        </w:tabs>
        <w:ind w:left="1418" w:hanging="141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>
    <w:nsid w:val="73764052"/>
    <w:multiLevelType w:val="multilevel"/>
    <w:tmpl w:val="7F988D88"/>
    <w:styleLink w:val="Aufzhlung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1A2C8E"/>
    <w:multiLevelType w:val="multilevel"/>
    <w:tmpl w:val="110E8A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  <w:sz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7"/>
  </w:num>
  <w:num w:numId="3">
    <w:abstractNumId w:val="12"/>
  </w:num>
  <w:num w:numId="4">
    <w:abstractNumId w:val="7"/>
  </w:num>
  <w:num w:numId="5">
    <w:abstractNumId w:val="7"/>
  </w:num>
  <w:num w:numId="6">
    <w:abstractNumId w:val="16"/>
  </w:num>
  <w:num w:numId="7">
    <w:abstractNumId w:val="16"/>
  </w:num>
  <w:num w:numId="8">
    <w:abstractNumId w:val="21"/>
  </w:num>
  <w:num w:numId="9">
    <w:abstractNumId w:val="21"/>
  </w:num>
  <w:num w:numId="10">
    <w:abstractNumId w:val="21"/>
  </w:num>
  <w:num w:numId="11">
    <w:abstractNumId w:val="21"/>
  </w:num>
  <w:num w:numId="12">
    <w:abstractNumId w:val="21"/>
  </w:num>
  <w:num w:numId="13">
    <w:abstractNumId w:val="21"/>
  </w:num>
  <w:num w:numId="14">
    <w:abstractNumId w:val="21"/>
  </w:num>
  <w:num w:numId="15">
    <w:abstractNumId w:val="21"/>
  </w:num>
  <w:num w:numId="16">
    <w:abstractNumId w:val="24"/>
  </w:num>
  <w:num w:numId="17">
    <w:abstractNumId w:val="4"/>
  </w:num>
  <w:num w:numId="18">
    <w:abstractNumId w:val="22"/>
  </w:num>
  <w:num w:numId="19">
    <w:abstractNumId w:val="2"/>
  </w:num>
  <w:num w:numId="20">
    <w:abstractNumId w:val="13"/>
  </w:num>
  <w:num w:numId="21">
    <w:abstractNumId w:val="10"/>
  </w:num>
  <w:num w:numId="22">
    <w:abstractNumId w:val="14"/>
  </w:num>
  <w:num w:numId="23">
    <w:abstractNumId w:val="22"/>
  </w:num>
  <w:num w:numId="24">
    <w:abstractNumId w:val="22"/>
  </w:num>
  <w:num w:numId="25">
    <w:abstractNumId w:val="7"/>
  </w:num>
  <w:num w:numId="26">
    <w:abstractNumId w:val="1"/>
  </w:num>
  <w:num w:numId="27">
    <w:abstractNumId w:val="5"/>
  </w:num>
  <w:num w:numId="28">
    <w:abstractNumId w:val="8"/>
  </w:num>
  <w:num w:numId="29">
    <w:abstractNumId w:val="19"/>
  </w:num>
  <w:num w:numId="30">
    <w:abstractNumId w:val="20"/>
  </w:num>
  <w:num w:numId="31">
    <w:abstractNumId w:val="22"/>
  </w:num>
  <w:num w:numId="32">
    <w:abstractNumId w:val="22"/>
  </w:num>
  <w:num w:numId="33">
    <w:abstractNumId w:val="22"/>
  </w:num>
  <w:num w:numId="34">
    <w:abstractNumId w:val="22"/>
  </w:num>
  <w:num w:numId="35">
    <w:abstractNumId w:val="12"/>
  </w:num>
  <w:num w:numId="36">
    <w:abstractNumId w:val="6"/>
  </w:num>
  <w:num w:numId="37">
    <w:abstractNumId w:val="23"/>
  </w:num>
  <w:num w:numId="38">
    <w:abstractNumId w:val="18"/>
  </w:num>
  <w:num w:numId="39">
    <w:abstractNumId w:val="9"/>
  </w:num>
  <w:num w:numId="40">
    <w:abstractNumId w:val="15"/>
  </w:num>
  <w:num w:numId="41">
    <w:abstractNumId w:val="22"/>
    <w:lvlOverride w:ilvl="0">
      <w:startOverride w:val="1"/>
    </w:lvlOverride>
    <w:lvlOverride w:ilvl="1">
      <w:startOverride w:val="7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7"/>
  </w:num>
  <w:num w:numId="43">
    <w:abstractNumId w:val="11"/>
  </w:num>
  <w:num w:numId="44">
    <w:abstractNumId w:val="3"/>
  </w:num>
  <w:num w:numId="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355B"/>
    <w:rsid w:val="00000336"/>
    <w:rsid w:val="0001355B"/>
    <w:rsid w:val="00033B40"/>
    <w:rsid w:val="00035565"/>
    <w:rsid w:val="00036B51"/>
    <w:rsid w:val="00042BC7"/>
    <w:rsid w:val="00053662"/>
    <w:rsid w:val="0005409C"/>
    <w:rsid w:val="0006157B"/>
    <w:rsid w:val="000669D8"/>
    <w:rsid w:val="00067CC4"/>
    <w:rsid w:val="00070C14"/>
    <w:rsid w:val="00075030"/>
    <w:rsid w:val="000842B2"/>
    <w:rsid w:val="000923F4"/>
    <w:rsid w:val="0009615E"/>
    <w:rsid w:val="000B694B"/>
    <w:rsid w:val="000C49DB"/>
    <w:rsid w:val="000D3D6C"/>
    <w:rsid w:val="000D5743"/>
    <w:rsid w:val="000E07ED"/>
    <w:rsid w:val="00102899"/>
    <w:rsid w:val="00104FAE"/>
    <w:rsid w:val="00107E90"/>
    <w:rsid w:val="00117DAD"/>
    <w:rsid w:val="00120708"/>
    <w:rsid w:val="001224E3"/>
    <w:rsid w:val="00143036"/>
    <w:rsid w:val="00145908"/>
    <w:rsid w:val="001474F5"/>
    <w:rsid w:val="00151577"/>
    <w:rsid w:val="0016479A"/>
    <w:rsid w:val="00171738"/>
    <w:rsid w:val="0017431E"/>
    <w:rsid w:val="00190C4B"/>
    <w:rsid w:val="00191800"/>
    <w:rsid w:val="001A0C22"/>
    <w:rsid w:val="001A2F6D"/>
    <w:rsid w:val="001A497C"/>
    <w:rsid w:val="001B1152"/>
    <w:rsid w:val="001B3D21"/>
    <w:rsid w:val="001C22FF"/>
    <w:rsid w:val="001C230F"/>
    <w:rsid w:val="001C2EB1"/>
    <w:rsid w:val="001C527D"/>
    <w:rsid w:val="001D4442"/>
    <w:rsid w:val="001E3321"/>
    <w:rsid w:val="001E3826"/>
    <w:rsid w:val="001E5E54"/>
    <w:rsid w:val="001F482A"/>
    <w:rsid w:val="001F7492"/>
    <w:rsid w:val="0022344E"/>
    <w:rsid w:val="00223B36"/>
    <w:rsid w:val="00224364"/>
    <w:rsid w:val="00234078"/>
    <w:rsid w:val="00250D62"/>
    <w:rsid w:val="00265A54"/>
    <w:rsid w:val="002713C1"/>
    <w:rsid w:val="00271B4F"/>
    <w:rsid w:val="00277CF5"/>
    <w:rsid w:val="00283958"/>
    <w:rsid w:val="0028481A"/>
    <w:rsid w:val="0028578F"/>
    <w:rsid w:val="002873AF"/>
    <w:rsid w:val="00291D60"/>
    <w:rsid w:val="002A0C89"/>
    <w:rsid w:val="002A0DFE"/>
    <w:rsid w:val="002A2B0F"/>
    <w:rsid w:val="002B09AE"/>
    <w:rsid w:val="002B3158"/>
    <w:rsid w:val="002B398E"/>
    <w:rsid w:val="002C343F"/>
    <w:rsid w:val="002C5A5A"/>
    <w:rsid w:val="002C795F"/>
    <w:rsid w:val="002D6131"/>
    <w:rsid w:val="002D79F8"/>
    <w:rsid w:val="002E2024"/>
    <w:rsid w:val="002E359F"/>
    <w:rsid w:val="002E40D5"/>
    <w:rsid w:val="002E7F38"/>
    <w:rsid w:val="002F15E7"/>
    <w:rsid w:val="002F77BC"/>
    <w:rsid w:val="00304000"/>
    <w:rsid w:val="00307EF4"/>
    <w:rsid w:val="00311CC6"/>
    <w:rsid w:val="00314CA0"/>
    <w:rsid w:val="00320775"/>
    <w:rsid w:val="0032147E"/>
    <w:rsid w:val="00326FEE"/>
    <w:rsid w:val="003322CC"/>
    <w:rsid w:val="00351126"/>
    <w:rsid w:val="0035236A"/>
    <w:rsid w:val="0036099A"/>
    <w:rsid w:val="00360DB8"/>
    <w:rsid w:val="00365190"/>
    <w:rsid w:val="00394B1A"/>
    <w:rsid w:val="003B1023"/>
    <w:rsid w:val="003B1789"/>
    <w:rsid w:val="003B1B4B"/>
    <w:rsid w:val="003D1677"/>
    <w:rsid w:val="003D36D9"/>
    <w:rsid w:val="003E2831"/>
    <w:rsid w:val="003F1653"/>
    <w:rsid w:val="003F3FCA"/>
    <w:rsid w:val="00400029"/>
    <w:rsid w:val="0040268E"/>
    <w:rsid w:val="00407323"/>
    <w:rsid w:val="00415418"/>
    <w:rsid w:val="0042214E"/>
    <w:rsid w:val="00435DE0"/>
    <w:rsid w:val="004408A6"/>
    <w:rsid w:val="00450A9E"/>
    <w:rsid w:val="00453F8C"/>
    <w:rsid w:val="0047298D"/>
    <w:rsid w:val="00473B28"/>
    <w:rsid w:val="00480CFC"/>
    <w:rsid w:val="00484140"/>
    <w:rsid w:val="0048438F"/>
    <w:rsid w:val="00486CEC"/>
    <w:rsid w:val="00491558"/>
    <w:rsid w:val="004A1F1F"/>
    <w:rsid w:val="004B7124"/>
    <w:rsid w:val="004C24DA"/>
    <w:rsid w:val="004C30AD"/>
    <w:rsid w:val="004C4D4F"/>
    <w:rsid w:val="004D14DC"/>
    <w:rsid w:val="004D6090"/>
    <w:rsid w:val="004F30CE"/>
    <w:rsid w:val="004F4853"/>
    <w:rsid w:val="004F751D"/>
    <w:rsid w:val="00501BFF"/>
    <w:rsid w:val="005106C4"/>
    <w:rsid w:val="0051166D"/>
    <w:rsid w:val="00513FB2"/>
    <w:rsid w:val="00517A40"/>
    <w:rsid w:val="005352C5"/>
    <w:rsid w:val="00535AAB"/>
    <w:rsid w:val="00537943"/>
    <w:rsid w:val="0054046F"/>
    <w:rsid w:val="00541D5C"/>
    <w:rsid w:val="005562CE"/>
    <w:rsid w:val="00575B41"/>
    <w:rsid w:val="00593AF6"/>
    <w:rsid w:val="005A7DCD"/>
    <w:rsid w:val="005B08A3"/>
    <w:rsid w:val="005B18E3"/>
    <w:rsid w:val="005B1B9F"/>
    <w:rsid w:val="005B3E7D"/>
    <w:rsid w:val="005C0340"/>
    <w:rsid w:val="005C3734"/>
    <w:rsid w:val="005D0417"/>
    <w:rsid w:val="005D3327"/>
    <w:rsid w:val="005E3CDE"/>
    <w:rsid w:val="005E423C"/>
    <w:rsid w:val="005F3117"/>
    <w:rsid w:val="005F59A3"/>
    <w:rsid w:val="006127EE"/>
    <w:rsid w:val="00614500"/>
    <w:rsid w:val="00617F4C"/>
    <w:rsid w:val="0062038F"/>
    <w:rsid w:val="0062043B"/>
    <w:rsid w:val="00626B15"/>
    <w:rsid w:val="0062790C"/>
    <w:rsid w:val="00631329"/>
    <w:rsid w:val="00631C40"/>
    <w:rsid w:val="00653A98"/>
    <w:rsid w:val="006773BB"/>
    <w:rsid w:val="00683FA6"/>
    <w:rsid w:val="006A042E"/>
    <w:rsid w:val="006A418D"/>
    <w:rsid w:val="006B1695"/>
    <w:rsid w:val="006C597B"/>
    <w:rsid w:val="006D00E3"/>
    <w:rsid w:val="006E12BE"/>
    <w:rsid w:val="006E6959"/>
    <w:rsid w:val="006F5DD7"/>
    <w:rsid w:val="00710FF1"/>
    <w:rsid w:val="00712F9C"/>
    <w:rsid w:val="00713EC1"/>
    <w:rsid w:val="00716629"/>
    <w:rsid w:val="0072320F"/>
    <w:rsid w:val="007319C5"/>
    <w:rsid w:val="00735915"/>
    <w:rsid w:val="00750659"/>
    <w:rsid w:val="007522EE"/>
    <w:rsid w:val="00755E05"/>
    <w:rsid w:val="00765826"/>
    <w:rsid w:val="00767CDB"/>
    <w:rsid w:val="00771B30"/>
    <w:rsid w:val="00774258"/>
    <w:rsid w:val="00774575"/>
    <w:rsid w:val="00775952"/>
    <w:rsid w:val="00782F64"/>
    <w:rsid w:val="007854D7"/>
    <w:rsid w:val="00785C87"/>
    <w:rsid w:val="00792E24"/>
    <w:rsid w:val="007931E5"/>
    <w:rsid w:val="00795588"/>
    <w:rsid w:val="00797067"/>
    <w:rsid w:val="007B295F"/>
    <w:rsid w:val="007B76E8"/>
    <w:rsid w:val="007C3AF9"/>
    <w:rsid w:val="007E14A7"/>
    <w:rsid w:val="007F4745"/>
    <w:rsid w:val="00821336"/>
    <w:rsid w:val="008340A1"/>
    <w:rsid w:val="00836603"/>
    <w:rsid w:val="008432B8"/>
    <w:rsid w:val="0084509F"/>
    <w:rsid w:val="008531E1"/>
    <w:rsid w:val="008556C1"/>
    <w:rsid w:val="00860CD6"/>
    <w:rsid w:val="00862706"/>
    <w:rsid w:val="00864966"/>
    <w:rsid w:val="00874428"/>
    <w:rsid w:val="008824EA"/>
    <w:rsid w:val="00882CD0"/>
    <w:rsid w:val="008852AC"/>
    <w:rsid w:val="00886D15"/>
    <w:rsid w:val="00893183"/>
    <w:rsid w:val="00897E5E"/>
    <w:rsid w:val="008A7691"/>
    <w:rsid w:val="008B6624"/>
    <w:rsid w:val="008E12AA"/>
    <w:rsid w:val="008F0303"/>
    <w:rsid w:val="008F06F9"/>
    <w:rsid w:val="008F20D7"/>
    <w:rsid w:val="008F5B00"/>
    <w:rsid w:val="008F6A7E"/>
    <w:rsid w:val="00903C1B"/>
    <w:rsid w:val="0091052B"/>
    <w:rsid w:val="0091281D"/>
    <w:rsid w:val="009135A8"/>
    <w:rsid w:val="00914B7F"/>
    <w:rsid w:val="0091576F"/>
    <w:rsid w:val="00923CF3"/>
    <w:rsid w:val="0093306C"/>
    <w:rsid w:val="00936DBE"/>
    <w:rsid w:val="00940ECD"/>
    <w:rsid w:val="00944C6E"/>
    <w:rsid w:val="00953507"/>
    <w:rsid w:val="009543FE"/>
    <w:rsid w:val="00967477"/>
    <w:rsid w:val="00977DC3"/>
    <w:rsid w:val="0099140F"/>
    <w:rsid w:val="00992572"/>
    <w:rsid w:val="009B1CDA"/>
    <w:rsid w:val="009B2A63"/>
    <w:rsid w:val="009B2D53"/>
    <w:rsid w:val="009B2D6A"/>
    <w:rsid w:val="009B472A"/>
    <w:rsid w:val="009B6598"/>
    <w:rsid w:val="009C105A"/>
    <w:rsid w:val="009C28E9"/>
    <w:rsid w:val="009D25D9"/>
    <w:rsid w:val="009D363B"/>
    <w:rsid w:val="009E70C4"/>
    <w:rsid w:val="009F7F29"/>
    <w:rsid w:val="00A03A79"/>
    <w:rsid w:val="00A05B2E"/>
    <w:rsid w:val="00A0715C"/>
    <w:rsid w:val="00A102B7"/>
    <w:rsid w:val="00A103F9"/>
    <w:rsid w:val="00A11E54"/>
    <w:rsid w:val="00A237D5"/>
    <w:rsid w:val="00A24D96"/>
    <w:rsid w:val="00A26A07"/>
    <w:rsid w:val="00A368B7"/>
    <w:rsid w:val="00A37B87"/>
    <w:rsid w:val="00A4286E"/>
    <w:rsid w:val="00A4333C"/>
    <w:rsid w:val="00A45B73"/>
    <w:rsid w:val="00A465C5"/>
    <w:rsid w:val="00A502A3"/>
    <w:rsid w:val="00A67243"/>
    <w:rsid w:val="00A67B8F"/>
    <w:rsid w:val="00A71A3C"/>
    <w:rsid w:val="00A76B3A"/>
    <w:rsid w:val="00A85376"/>
    <w:rsid w:val="00A8588A"/>
    <w:rsid w:val="00AA0283"/>
    <w:rsid w:val="00AA1F28"/>
    <w:rsid w:val="00AA570D"/>
    <w:rsid w:val="00AA5BCD"/>
    <w:rsid w:val="00AA7F7F"/>
    <w:rsid w:val="00AB2FB2"/>
    <w:rsid w:val="00AD4FBE"/>
    <w:rsid w:val="00AE31BE"/>
    <w:rsid w:val="00AE4901"/>
    <w:rsid w:val="00AE79D6"/>
    <w:rsid w:val="00B011D8"/>
    <w:rsid w:val="00B02F5B"/>
    <w:rsid w:val="00B27609"/>
    <w:rsid w:val="00B32026"/>
    <w:rsid w:val="00B410B2"/>
    <w:rsid w:val="00B414A9"/>
    <w:rsid w:val="00B44AA5"/>
    <w:rsid w:val="00B45421"/>
    <w:rsid w:val="00B52534"/>
    <w:rsid w:val="00B53568"/>
    <w:rsid w:val="00B542C8"/>
    <w:rsid w:val="00B64FFA"/>
    <w:rsid w:val="00B77504"/>
    <w:rsid w:val="00B80A01"/>
    <w:rsid w:val="00B851D3"/>
    <w:rsid w:val="00B869AC"/>
    <w:rsid w:val="00B91B3E"/>
    <w:rsid w:val="00B92BDD"/>
    <w:rsid w:val="00B9419C"/>
    <w:rsid w:val="00B94C61"/>
    <w:rsid w:val="00BA6005"/>
    <w:rsid w:val="00BA6D2B"/>
    <w:rsid w:val="00BB2F1C"/>
    <w:rsid w:val="00BC01E1"/>
    <w:rsid w:val="00BC6091"/>
    <w:rsid w:val="00C00993"/>
    <w:rsid w:val="00C02670"/>
    <w:rsid w:val="00C161A4"/>
    <w:rsid w:val="00C2151F"/>
    <w:rsid w:val="00C41F6A"/>
    <w:rsid w:val="00C56F74"/>
    <w:rsid w:val="00C67ED6"/>
    <w:rsid w:val="00C8143C"/>
    <w:rsid w:val="00CA3D6F"/>
    <w:rsid w:val="00CB1299"/>
    <w:rsid w:val="00CB2484"/>
    <w:rsid w:val="00CB43B5"/>
    <w:rsid w:val="00CB7761"/>
    <w:rsid w:val="00CD09D7"/>
    <w:rsid w:val="00CD1B91"/>
    <w:rsid w:val="00CD2B88"/>
    <w:rsid w:val="00CD56F4"/>
    <w:rsid w:val="00CD59BD"/>
    <w:rsid w:val="00CD5D01"/>
    <w:rsid w:val="00CE6FF3"/>
    <w:rsid w:val="00CF55E0"/>
    <w:rsid w:val="00D03028"/>
    <w:rsid w:val="00D20D44"/>
    <w:rsid w:val="00D23A5B"/>
    <w:rsid w:val="00D257B8"/>
    <w:rsid w:val="00D30A2F"/>
    <w:rsid w:val="00D46F8B"/>
    <w:rsid w:val="00D53302"/>
    <w:rsid w:val="00D57D92"/>
    <w:rsid w:val="00D6023B"/>
    <w:rsid w:val="00D64979"/>
    <w:rsid w:val="00D70A0E"/>
    <w:rsid w:val="00D83CB3"/>
    <w:rsid w:val="00DA0ADB"/>
    <w:rsid w:val="00DA22F4"/>
    <w:rsid w:val="00DA3691"/>
    <w:rsid w:val="00DB7158"/>
    <w:rsid w:val="00DB7EC1"/>
    <w:rsid w:val="00DD1029"/>
    <w:rsid w:val="00DD2E03"/>
    <w:rsid w:val="00DF0D82"/>
    <w:rsid w:val="00DF1250"/>
    <w:rsid w:val="00E05051"/>
    <w:rsid w:val="00E1301F"/>
    <w:rsid w:val="00E1349F"/>
    <w:rsid w:val="00E22D32"/>
    <w:rsid w:val="00E41DC4"/>
    <w:rsid w:val="00E4229A"/>
    <w:rsid w:val="00E5230C"/>
    <w:rsid w:val="00E5585F"/>
    <w:rsid w:val="00E57DB7"/>
    <w:rsid w:val="00E64DCE"/>
    <w:rsid w:val="00E675F1"/>
    <w:rsid w:val="00E7255B"/>
    <w:rsid w:val="00E87938"/>
    <w:rsid w:val="00E9066F"/>
    <w:rsid w:val="00E91158"/>
    <w:rsid w:val="00EA71E1"/>
    <w:rsid w:val="00EB4039"/>
    <w:rsid w:val="00EB68D9"/>
    <w:rsid w:val="00EC20FC"/>
    <w:rsid w:val="00EC3B0D"/>
    <w:rsid w:val="00EC5DBC"/>
    <w:rsid w:val="00ED35B9"/>
    <w:rsid w:val="00ED47FA"/>
    <w:rsid w:val="00ED4F56"/>
    <w:rsid w:val="00EE1974"/>
    <w:rsid w:val="00EE6D60"/>
    <w:rsid w:val="00EF1658"/>
    <w:rsid w:val="00EF4AA0"/>
    <w:rsid w:val="00EF6212"/>
    <w:rsid w:val="00F00E65"/>
    <w:rsid w:val="00F022E6"/>
    <w:rsid w:val="00F055CD"/>
    <w:rsid w:val="00F058DE"/>
    <w:rsid w:val="00F17D40"/>
    <w:rsid w:val="00F4080D"/>
    <w:rsid w:val="00F535AE"/>
    <w:rsid w:val="00F551D6"/>
    <w:rsid w:val="00F578B2"/>
    <w:rsid w:val="00F66400"/>
    <w:rsid w:val="00F66FF5"/>
    <w:rsid w:val="00F701D8"/>
    <w:rsid w:val="00F917E5"/>
    <w:rsid w:val="00F9252D"/>
    <w:rsid w:val="00FA22D7"/>
    <w:rsid w:val="00FD1434"/>
    <w:rsid w:val="00FD346D"/>
    <w:rsid w:val="00FE6BA6"/>
    <w:rsid w:val="00FF294C"/>
    <w:rsid w:val="00FF7B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37943"/>
    <w:pPr>
      <w:spacing w:after="200" w:line="276" w:lineRule="auto"/>
    </w:pPr>
    <w:rPr>
      <w:rFonts w:ascii="Tahoma" w:eastAsiaTheme="minorHAnsi" w:hAnsi="Tahoma" w:cstheme="minorBidi"/>
      <w:sz w:val="24"/>
      <w:szCs w:val="22"/>
      <w:lang w:eastAsia="en-US"/>
    </w:rPr>
  </w:style>
  <w:style w:type="paragraph" w:styleId="berschrift1">
    <w:name w:val="heading 1"/>
    <w:aliases w:val="Thema Reihe"/>
    <w:basedOn w:val="Standard"/>
    <w:next w:val="Standard"/>
    <w:link w:val="berschrift1Zchn"/>
    <w:qFormat/>
    <w:rsid w:val="0040268E"/>
    <w:pPr>
      <w:keepNext/>
      <w:keepLines/>
      <w:pageBreakBefore/>
      <w:numPr>
        <w:numId w:val="34"/>
      </w:numPr>
      <w:spacing w:before="100" w:beforeAutospacing="1"/>
      <w:outlineLvl w:val="0"/>
    </w:pPr>
    <w:rPr>
      <w:rFonts w:cs="Tahoma"/>
      <w:b/>
      <w:kern w:val="28"/>
      <w:sz w:val="36"/>
    </w:rPr>
  </w:style>
  <w:style w:type="paragraph" w:styleId="berschrift2">
    <w:name w:val="heading 2"/>
    <w:aliases w:val="Thema Stunde/Projekt"/>
    <w:basedOn w:val="Standard"/>
    <w:next w:val="Standard"/>
    <w:link w:val="berschrift2Zchn"/>
    <w:qFormat/>
    <w:rsid w:val="0040268E"/>
    <w:pPr>
      <w:keepNext/>
      <w:keepLines/>
      <w:numPr>
        <w:ilvl w:val="1"/>
        <w:numId w:val="34"/>
      </w:numPr>
      <w:spacing w:before="100" w:beforeAutospacing="1" w:after="100" w:afterAutospacing="1"/>
      <w:outlineLvl w:val="1"/>
    </w:pPr>
    <w:rPr>
      <w:rFonts w:cs="Tahoma"/>
      <w:b/>
      <w:bCs/>
      <w:iCs/>
      <w:sz w:val="32"/>
    </w:rPr>
  </w:style>
  <w:style w:type="paragraph" w:styleId="berschrift3">
    <w:name w:val="heading 3"/>
    <w:aliases w:val="Gliederung"/>
    <w:basedOn w:val="Standard"/>
    <w:next w:val="Standard"/>
    <w:link w:val="berschrift3Zchn"/>
    <w:autoRedefine/>
    <w:qFormat/>
    <w:rsid w:val="00A502A3"/>
    <w:pPr>
      <w:keepNext/>
      <w:tabs>
        <w:tab w:val="left" w:pos="851"/>
      </w:tabs>
      <w:spacing w:before="120" w:after="120"/>
      <w:outlineLvl w:val="2"/>
    </w:pPr>
    <w:rPr>
      <w:rFonts w:cs="Tahoma"/>
      <w:b/>
      <w:bCs/>
      <w:iCs/>
      <w:noProof/>
      <w:sz w:val="28"/>
    </w:rPr>
  </w:style>
  <w:style w:type="paragraph" w:styleId="berschrift4">
    <w:name w:val="heading 4"/>
    <w:basedOn w:val="Standard"/>
    <w:next w:val="Standard"/>
    <w:link w:val="berschrift4Zchn"/>
    <w:autoRedefine/>
    <w:qFormat/>
    <w:rsid w:val="00940ECD"/>
    <w:pPr>
      <w:keepNext/>
      <w:numPr>
        <w:ilvl w:val="3"/>
        <w:numId w:val="34"/>
      </w:numPr>
      <w:spacing w:before="60" w:after="60"/>
      <w:outlineLvl w:val="3"/>
    </w:pPr>
    <w:rPr>
      <w:rFonts w:cs="Tahoma"/>
      <w:bCs/>
      <w:sz w:val="28"/>
    </w:rPr>
  </w:style>
  <w:style w:type="paragraph" w:styleId="berschrift5">
    <w:name w:val="heading 5"/>
    <w:basedOn w:val="Standard"/>
    <w:next w:val="Standard"/>
    <w:link w:val="berschrift5Zchn"/>
    <w:qFormat/>
    <w:rsid w:val="009135A8"/>
    <w:pPr>
      <w:numPr>
        <w:ilvl w:val="4"/>
        <w:numId w:val="34"/>
      </w:numPr>
      <w:spacing w:before="240" w:after="60"/>
      <w:outlineLvl w:val="4"/>
    </w:pPr>
    <w:rPr>
      <w:rFonts w:cs="Tahoma"/>
      <w:bCs/>
      <w:iCs/>
    </w:rPr>
  </w:style>
  <w:style w:type="paragraph" w:styleId="berschrift6">
    <w:name w:val="heading 6"/>
    <w:basedOn w:val="Standard"/>
    <w:next w:val="Standard"/>
    <w:link w:val="berschrift6Zchn"/>
    <w:qFormat/>
    <w:rsid w:val="00234078"/>
    <w:pPr>
      <w:numPr>
        <w:ilvl w:val="5"/>
        <w:numId w:val="15"/>
      </w:numPr>
      <w:spacing w:before="240" w:after="60"/>
      <w:outlineLvl w:val="5"/>
    </w:pPr>
    <w:rPr>
      <w:b/>
      <w:bCs/>
      <w:sz w:val="22"/>
    </w:rPr>
  </w:style>
  <w:style w:type="paragraph" w:styleId="berschrift7">
    <w:name w:val="heading 7"/>
    <w:basedOn w:val="Standard"/>
    <w:next w:val="Standard"/>
    <w:link w:val="berschrift7Zchn"/>
    <w:qFormat/>
    <w:rsid w:val="00234078"/>
    <w:pPr>
      <w:numPr>
        <w:ilvl w:val="6"/>
        <w:numId w:val="15"/>
      </w:numPr>
      <w:spacing w:before="240" w:after="60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rsid w:val="00234078"/>
    <w:pPr>
      <w:numPr>
        <w:ilvl w:val="7"/>
        <w:numId w:val="15"/>
      </w:numPr>
      <w:spacing w:before="240" w:after="60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234078"/>
    <w:pPr>
      <w:numPr>
        <w:ilvl w:val="8"/>
        <w:numId w:val="15"/>
      </w:numPr>
      <w:spacing w:before="240" w:after="60"/>
      <w:outlineLvl w:val="8"/>
    </w:pPr>
    <w:rPr>
      <w:rFonts w:cs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EC5DBC"/>
    <w:pPr>
      <w:spacing w:line="240" w:lineRule="auto"/>
    </w:pPr>
    <w:rPr>
      <w:rFonts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C5DBC"/>
    <w:rPr>
      <w:rFonts w:ascii="Tahoma" w:hAnsi="Tahoma" w:cs="Tahoma"/>
      <w:sz w:val="16"/>
      <w:szCs w:val="16"/>
    </w:rPr>
  </w:style>
  <w:style w:type="paragraph" w:customStyle="1" w:styleId="Hervorhebung-Kursiv-Sinus">
    <w:name w:val="Hervorhebung-Kursiv-Sinus"/>
    <w:basedOn w:val="Standard"/>
    <w:next w:val="Standard"/>
    <w:rsid w:val="00EC5DBC"/>
    <w:rPr>
      <w:i/>
    </w:rPr>
  </w:style>
  <w:style w:type="numbering" w:customStyle="1" w:styleId="Aufzhlung">
    <w:name w:val="Aufzählung"/>
    <w:basedOn w:val="KeineListe"/>
    <w:rsid w:val="00F4080D"/>
    <w:pPr>
      <w:numPr>
        <w:numId w:val="37"/>
      </w:numPr>
    </w:pPr>
  </w:style>
  <w:style w:type="paragraph" w:customStyle="1" w:styleId="ListeSinus">
    <w:name w:val="Liste Sinus"/>
    <w:basedOn w:val="Standard"/>
    <w:qFormat/>
    <w:rsid w:val="00EC5DBC"/>
    <w:pPr>
      <w:numPr>
        <w:numId w:val="39"/>
      </w:numPr>
    </w:pPr>
  </w:style>
  <w:style w:type="character" w:customStyle="1" w:styleId="berschrift1Zchn">
    <w:name w:val="Überschrift 1 Zchn"/>
    <w:aliases w:val="Thema Reihe Zchn"/>
    <w:basedOn w:val="Absatz-Standardschriftart"/>
    <w:link w:val="berschrift1"/>
    <w:rsid w:val="0040268E"/>
    <w:rPr>
      <w:rFonts w:asciiTheme="minorHAnsi" w:hAnsiTheme="minorHAnsi" w:cs="Tahoma"/>
      <w:b/>
      <w:kern w:val="28"/>
      <w:sz w:val="36"/>
    </w:rPr>
  </w:style>
  <w:style w:type="character" w:customStyle="1" w:styleId="berschrift2Zchn">
    <w:name w:val="Überschrift 2 Zchn"/>
    <w:aliases w:val="Thema Stunde/Projekt Zchn"/>
    <w:link w:val="berschrift2"/>
    <w:rsid w:val="0040268E"/>
    <w:rPr>
      <w:rFonts w:asciiTheme="minorHAnsi" w:hAnsiTheme="minorHAnsi" w:cs="Tahoma"/>
      <w:b/>
      <w:bCs/>
      <w:iCs/>
      <w:sz w:val="32"/>
    </w:rPr>
  </w:style>
  <w:style w:type="character" w:customStyle="1" w:styleId="berschrift3Zchn">
    <w:name w:val="Überschrift 3 Zchn"/>
    <w:aliases w:val="Gliederung Zchn"/>
    <w:link w:val="berschrift3"/>
    <w:rsid w:val="00A502A3"/>
    <w:rPr>
      <w:rFonts w:asciiTheme="minorHAnsi" w:hAnsiTheme="minorHAnsi" w:cs="Tahoma"/>
      <w:b/>
      <w:bCs/>
      <w:iCs/>
      <w:noProof/>
      <w:sz w:val="28"/>
    </w:rPr>
  </w:style>
  <w:style w:type="character" w:customStyle="1" w:styleId="berschrift4Zchn">
    <w:name w:val="Überschrift 4 Zchn"/>
    <w:link w:val="berschrift4"/>
    <w:rsid w:val="00234078"/>
    <w:rPr>
      <w:rFonts w:ascii="Tahoma" w:hAnsi="Tahoma" w:cs="Tahoma"/>
      <w:bCs/>
      <w:sz w:val="28"/>
    </w:rPr>
  </w:style>
  <w:style w:type="character" w:customStyle="1" w:styleId="berschrift5Zchn">
    <w:name w:val="Überschrift 5 Zchn"/>
    <w:link w:val="berschrift5"/>
    <w:rsid w:val="009135A8"/>
    <w:rPr>
      <w:rFonts w:ascii="Tahoma" w:hAnsi="Tahoma" w:cs="Tahoma"/>
      <w:bCs/>
      <w:iCs/>
      <w:sz w:val="24"/>
    </w:rPr>
  </w:style>
  <w:style w:type="character" w:customStyle="1" w:styleId="berschrift6Zchn">
    <w:name w:val="Überschrift 6 Zchn"/>
    <w:link w:val="berschrift6"/>
    <w:rsid w:val="00234078"/>
    <w:rPr>
      <w:b/>
      <w:bCs/>
      <w:sz w:val="22"/>
      <w:szCs w:val="22"/>
    </w:rPr>
  </w:style>
  <w:style w:type="character" w:customStyle="1" w:styleId="berschrift7Zchn">
    <w:name w:val="Überschrift 7 Zchn"/>
    <w:link w:val="berschrift7"/>
    <w:rsid w:val="00234078"/>
    <w:rPr>
      <w:sz w:val="24"/>
      <w:szCs w:val="24"/>
    </w:rPr>
  </w:style>
  <w:style w:type="character" w:customStyle="1" w:styleId="berschrift8Zchn">
    <w:name w:val="Überschrift 8 Zchn"/>
    <w:link w:val="berschrift8"/>
    <w:rsid w:val="00234078"/>
    <w:rPr>
      <w:i/>
      <w:iCs/>
      <w:sz w:val="24"/>
      <w:szCs w:val="24"/>
    </w:rPr>
  </w:style>
  <w:style w:type="character" w:customStyle="1" w:styleId="berschrift9Zchn">
    <w:name w:val="Überschrift 9 Zchn"/>
    <w:link w:val="berschrift9"/>
    <w:rsid w:val="00234078"/>
    <w:rPr>
      <w:rFonts w:ascii="Arial" w:hAnsi="Arial" w:cs="Arial"/>
      <w:sz w:val="22"/>
      <w:szCs w:val="22"/>
    </w:rPr>
  </w:style>
  <w:style w:type="paragraph" w:styleId="Fuzeile">
    <w:name w:val="footer"/>
    <w:basedOn w:val="Standard"/>
    <w:link w:val="FuzeileZchn"/>
    <w:uiPriority w:val="99"/>
    <w:rsid w:val="00940E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0ECD"/>
    <w:rPr>
      <w:rFonts w:ascii="Arial" w:hAnsi="Arial"/>
      <w:sz w:val="24"/>
    </w:rPr>
  </w:style>
  <w:style w:type="character" w:styleId="Hyperlink">
    <w:name w:val="Hyperlink"/>
    <w:uiPriority w:val="99"/>
    <w:rsid w:val="009135A8"/>
    <w:rPr>
      <w:rFonts w:asciiTheme="minorHAnsi" w:hAnsiTheme="minorHAnsi" w:cs="Times New Roman" w:hint="default"/>
      <w:color w:val="0000FF"/>
      <w:sz w:val="24"/>
      <w:u w:val="single"/>
    </w:rPr>
  </w:style>
  <w:style w:type="paragraph" w:customStyle="1" w:styleId="Hervorhebung-Fett-Sinus">
    <w:name w:val="Hervorhebung-Fett-Sinus"/>
    <w:basedOn w:val="Standard"/>
    <w:next w:val="Standard"/>
    <w:qFormat/>
    <w:rsid w:val="00940ECD"/>
    <w:pPr>
      <w:spacing w:before="120"/>
    </w:pPr>
    <w:rPr>
      <w:b/>
    </w:rPr>
  </w:style>
  <w:style w:type="paragraph" w:styleId="StandardWeb">
    <w:name w:val="Normal (Web)"/>
    <w:basedOn w:val="Standard"/>
    <w:rsid w:val="00940ECD"/>
    <w:pPr>
      <w:spacing w:before="100" w:beforeAutospacing="1" w:after="100" w:afterAutospacing="1" w:line="240" w:lineRule="auto"/>
    </w:pPr>
    <w:rPr>
      <w:szCs w:val="24"/>
    </w:rPr>
  </w:style>
  <w:style w:type="paragraph" w:styleId="Kopfzeile">
    <w:name w:val="header"/>
    <w:basedOn w:val="Standard"/>
    <w:link w:val="KopfzeileZchn"/>
    <w:unhideWhenUsed/>
    <w:rsid w:val="00D83CB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83CB3"/>
    <w:rPr>
      <w:rFonts w:asciiTheme="minorHAnsi" w:hAnsiTheme="minorHAnsi"/>
      <w:sz w:val="24"/>
    </w:rPr>
  </w:style>
  <w:style w:type="paragraph" w:styleId="Listenabsatz">
    <w:name w:val="List Paragraph"/>
    <w:basedOn w:val="Standard"/>
    <w:uiPriority w:val="34"/>
    <w:qFormat/>
    <w:rsid w:val="006A042E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0669D8"/>
    <w:rPr>
      <w:color w:val="605E5C"/>
      <w:shd w:val="clear" w:color="auto" w:fill="E1DFDD"/>
    </w:rPr>
  </w:style>
  <w:style w:type="character" w:styleId="BesuchterHyperlink">
    <w:name w:val="FollowedHyperlink"/>
    <w:basedOn w:val="Absatz-Standardschriftart"/>
    <w:semiHidden/>
    <w:unhideWhenUsed/>
    <w:rsid w:val="008F6A7E"/>
    <w:rPr>
      <w:color w:val="800080" w:themeColor="followedHyperlink"/>
      <w:u w:val="single"/>
    </w:rPr>
  </w:style>
  <w:style w:type="table" w:styleId="Tabellenraster">
    <w:name w:val="Table Grid"/>
    <w:basedOn w:val="NormaleTabelle"/>
    <w:rsid w:val="006145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Default Paragraph Font" w:uiPriority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 List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537943"/>
    <w:pPr>
      <w:spacing w:after="200" w:line="276" w:lineRule="auto"/>
    </w:pPr>
    <w:rPr>
      <w:rFonts w:ascii="Tahoma" w:eastAsiaTheme="minorHAnsi" w:hAnsi="Tahoma" w:cstheme="minorBidi"/>
      <w:sz w:val="24"/>
      <w:szCs w:val="22"/>
      <w:lang w:eastAsia="en-US"/>
    </w:rPr>
  </w:style>
  <w:style w:type="paragraph" w:styleId="berschrift1">
    <w:name w:val="heading 1"/>
    <w:aliases w:val="Thema Reihe"/>
    <w:basedOn w:val="Standard"/>
    <w:next w:val="Standard"/>
    <w:link w:val="berschrift1Zchn"/>
    <w:qFormat/>
    <w:rsid w:val="0040268E"/>
    <w:pPr>
      <w:keepNext/>
      <w:keepLines/>
      <w:pageBreakBefore/>
      <w:numPr>
        <w:numId w:val="34"/>
      </w:numPr>
      <w:spacing w:before="100" w:beforeAutospacing="1"/>
      <w:outlineLvl w:val="0"/>
    </w:pPr>
    <w:rPr>
      <w:rFonts w:cs="Tahoma"/>
      <w:b/>
      <w:kern w:val="28"/>
      <w:sz w:val="36"/>
    </w:rPr>
  </w:style>
  <w:style w:type="paragraph" w:styleId="berschrift2">
    <w:name w:val="heading 2"/>
    <w:aliases w:val="Thema Stunde/Projekt"/>
    <w:basedOn w:val="Standard"/>
    <w:next w:val="Standard"/>
    <w:link w:val="berschrift2Zchn"/>
    <w:qFormat/>
    <w:rsid w:val="0040268E"/>
    <w:pPr>
      <w:keepNext/>
      <w:keepLines/>
      <w:numPr>
        <w:ilvl w:val="1"/>
        <w:numId w:val="34"/>
      </w:numPr>
      <w:spacing w:before="100" w:beforeAutospacing="1" w:after="100" w:afterAutospacing="1"/>
      <w:outlineLvl w:val="1"/>
    </w:pPr>
    <w:rPr>
      <w:rFonts w:cs="Tahoma"/>
      <w:b/>
      <w:bCs/>
      <w:iCs/>
      <w:sz w:val="32"/>
    </w:rPr>
  </w:style>
  <w:style w:type="paragraph" w:styleId="berschrift3">
    <w:name w:val="heading 3"/>
    <w:aliases w:val="Gliederung"/>
    <w:basedOn w:val="Standard"/>
    <w:next w:val="Standard"/>
    <w:link w:val="berschrift3Zchn"/>
    <w:autoRedefine/>
    <w:qFormat/>
    <w:rsid w:val="00A502A3"/>
    <w:pPr>
      <w:keepNext/>
      <w:tabs>
        <w:tab w:val="left" w:pos="851"/>
      </w:tabs>
      <w:spacing w:before="120" w:after="120"/>
      <w:outlineLvl w:val="2"/>
    </w:pPr>
    <w:rPr>
      <w:rFonts w:cs="Tahoma"/>
      <w:b/>
      <w:bCs/>
      <w:iCs/>
      <w:noProof/>
      <w:sz w:val="28"/>
    </w:rPr>
  </w:style>
  <w:style w:type="paragraph" w:styleId="berschrift4">
    <w:name w:val="heading 4"/>
    <w:basedOn w:val="Standard"/>
    <w:next w:val="Standard"/>
    <w:link w:val="berschrift4Zchn"/>
    <w:autoRedefine/>
    <w:qFormat/>
    <w:rsid w:val="00940ECD"/>
    <w:pPr>
      <w:keepNext/>
      <w:numPr>
        <w:ilvl w:val="3"/>
        <w:numId w:val="34"/>
      </w:numPr>
      <w:spacing w:before="60" w:after="60"/>
      <w:outlineLvl w:val="3"/>
    </w:pPr>
    <w:rPr>
      <w:rFonts w:cs="Tahoma"/>
      <w:bCs/>
      <w:sz w:val="28"/>
    </w:rPr>
  </w:style>
  <w:style w:type="paragraph" w:styleId="berschrift5">
    <w:name w:val="heading 5"/>
    <w:basedOn w:val="Standard"/>
    <w:next w:val="Standard"/>
    <w:link w:val="berschrift5Zchn"/>
    <w:qFormat/>
    <w:rsid w:val="009135A8"/>
    <w:pPr>
      <w:numPr>
        <w:ilvl w:val="4"/>
        <w:numId w:val="34"/>
      </w:numPr>
      <w:spacing w:before="240" w:after="60"/>
      <w:outlineLvl w:val="4"/>
    </w:pPr>
    <w:rPr>
      <w:rFonts w:cs="Tahoma"/>
      <w:bCs/>
      <w:iCs/>
    </w:rPr>
  </w:style>
  <w:style w:type="paragraph" w:styleId="berschrift6">
    <w:name w:val="heading 6"/>
    <w:basedOn w:val="Standard"/>
    <w:next w:val="Standard"/>
    <w:link w:val="berschrift6Zchn"/>
    <w:qFormat/>
    <w:rsid w:val="00234078"/>
    <w:pPr>
      <w:numPr>
        <w:ilvl w:val="5"/>
        <w:numId w:val="15"/>
      </w:numPr>
      <w:spacing w:before="240" w:after="60"/>
      <w:outlineLvl w:val="5"/>
    </w:pPr>
    <w:rPr>
      <w:b/>
      <w:bCs/>
      <w:sz w:val="22"/>
    </w:rPr>
  </w:style>
  <w:style w:type="paragraph" w:styleId="berschrift7">
    <w:name w:val="heading 7"/>
    <w:basedOn w:val="Standard"/>
    <w:next w:val="Standard"/>
    <w:link w:val="berschrift7Zchn"/>
    <w:qFormat/>
    <w:rsid w:val="00234078"/>
    <w:pPr>
      <w:numPr>
        <w:ilvl w:val="6"/>
        <w:numId w:val="15"/>
      </w:numPr>
      <w:spacing w:before="240" w:after="60"/>
      <w:outlineLvl w:val="6"/>
    </w:pPr>
    <w:rPr>
      <w:szCs w:val="24"/>
    </w:rPr>
  </w:style>
  <w:style w:type="paragraph" w:styleId="berschrift8">
    <w:name w:val="heading 8"/>
    <w:basedOn w:val="Standard"/>
    <w:next w:val="Standard"/>
    <w:link w:val="berschrift8Zchn"/>
    <w:qFormat/>
    <w:rsid w:val="00234078"/>
    <w:pPr>
      <w:numPr>
        <w:ilvl w:val="7"/>
        <w:numId w:val="15"/>
      </w:numPr>
      <w:spacing w:before="240" w:after="60"/>
      <w:outlineLvl w:val="7"/>
    </w:pPr>
    <w:rPr>
      <w:i/>
      <w:iCs/>
      <w:szCs w:val="24"/>
    </w:rPr>
  </w:style>
  <w:style w:type="paragraph" w:styleId="berschrift9">
    <w:name w:val="heading 9"/>
    <w:basedOn w:val="Standard"/>
    <w:next w:val="Standard"/>
    <w:link w:val="berschrift9Zchn"/>
    <w:qFormat/>
    <w:rsid w:val="00234078"/>
    <w:pPr>
      <w:numPr>
        <w:ilvl w:val="8"/>
        <w:numId w:val="15"/>
      </w:numPr>
      <w:spacing w:before="240" w:after="60"/>
      <w:outlineLvl w:val="8"/>
    </w:pPr>
    <w:rPr>
      <w:rFonts w:cs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rsid w:val="00EC5DBC"/>
    <w:pPr>
      <w:spacing w:line="240" w:lineRule="auto"/>
    </w:pPr>
    <w:rPr>
      <w:rFonts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C5DBC"/>
    <w:rPr>
      <w:rFonts w:ascii="Tahoma" w:hAnsi="Tahoma" w:cs="Tahoma"/>
      <w:sz w:val="16"/>
      <w:szCs w:val="16"/>
    </w:rPr>
  </w:style>
  <w:style w:type="paragraph" w:customStyle="1" w:styleId="Hervorhebung-Kursiv-Sinus">
    <w:name w:val="Hervorhebung-Kursiv-Sinus"/>
    <w:basedOn w:val="Standard"/>
    <w:next w:val="Standard"/>
    <w:rsid w:val="00EC5DBC"/>
    <w:rPr>
      <w:i/>
    </w:rPr>
  </w:style>
  <w:style w:type="numbering" w:customStyle="1" w:styleId="Aufzhlung">
    <w:name w:val="Aufzählung"/>
    <w:basedOn w:val="KeineListe"/>
    <w:rsid w:val="00F4080D"/>
    <w:pPr>
      <w:numPr>
        <w:numId w:val="37"/>
      </w:numPr>
    </w:pPr>
  </w:style>
  <w:style w:type="paragraph" w:customStyle="1" w:styleId="ListeSinus">
    <w:name w:val="Liste Sinus"/>
    <w:basedOn w:val="Standard"/>
    <w:qFormat/>
    <w:rsid w:val="00EC5DBC"/>
    <w:pPr>
      <w:numPr>
        <w:numId w:val="39"/>
      </w:numPr>
    </w:pPr>
  </w:style>
  <w:style w:type="character" w:customStyle="1" w:styleId="berschrift1Zchn">
    <w:name w:val="Überschrift 1 Zchn"/>
    <w:aliases w:val="Thema Reihe Zchn"/>
    <w:basedOn w:val="Absatz-Standardschriftart"/>
    <w:link w:val="berschrift1"/>
    <w:rsid w:val="0040268E"/>
    <w:rPr>
      <w:rFonts w:asciiTheme="minorHAnsi" w:hAnsiTheme="minorHAnsi" w:cs="Tahoma"/>
      <w:b/>
      <w:kern w:val="28"/>
      <w:sz w:val="36"/>
    </w:rPr>
  </w:style>
  <w:style w:type="character" w:customStyle="1" w:styleId="berschrift2Zchn">
    <w:name w:val="Überschrift 2 Zchn"/>
    <w:aliases w:val="Thema Stunde/Projekt Zchn"/>
    <w:link w:val="berschrift2"/>
    <w:rsid w:val="0040268E"/>
    <w:rPr>
      <w:rFonts w:asciiTheme="minorHAnsi" w:hAnsiTheme="minorHAnsi" w:cs="Tahoma"/>
      <w:b/>
      <w:bCs/>
      <w:iCs/>
      <w:sz w:val="32"/>
    </w:rPr>
  </w:style>
  <w:style w:type="character" w:customStyle="1" w:styleId="berschrift3Zchn">
    <w:name w:val="Überschrift 3 Zchn"/>
    <w:aliases w:val="Gliederung Zchn"/>
    <w:link w:val="berschrift3"/>
    <w:rsid w:val="00A502A3"/>
    <w:rPr>
      <w:rFonts w:asciiTheme="minorHAnsi" w:hAnsiTheme="minorHAnsi" w:cs="Tahoma"/>
      <w:b/>
      <w:bCs/>
      <w:iCs/>
      <w:noProof/>
      <w:sz w:val="28"/>
    </w:rPr>
  </w:style>
  <w:style w:type="character" w:customStyle="1" w:styleId="berschrift4Zchn">
    <w:name w:val="Überschrift 4 Zchn"/>
    <w:link w:val="berschrift4"/>
    <w:rsid w:val="00234078"/>
    <w:rPr>
      <w:rFonts w:ascii="Tahoma" w:hAnsi="Tahoma" w:cs="Tahoma"/>
      <w:bCs/>
      <w:sz w:val="28"/>
    </w:rPr>
  </w:style>
  <w:style w:type="character" w:customStyle="1" w:styleId="berschrift5Zchn">
    <w:name w:val="Überschrift 5 Zchn"/>
    <w:link w:val="berschrift5"/>
    <w:rsid w:val="009135A8"/>
    <w:rPr>
      <w:rFonts w:ascii="Tahoma" w:hAnsi="Tahoma" w:cs="Tahoma"/>
      <w:bCs/>
      <w:iCs/>
      <w:sz w:val="24"/>
    </w:rPr>
  </w:style>
  <w:style w:type="character" w:customStyle="1" w:styleId="berschrift6Zchn">
    <w:name w:val="Überschrift 6 Zchn"/>
    <w:link w:val="berschrift6"/>
    <w:rsid w:val="00234078"/>
    <w:rPr>
      <w:b/>
      <w:bCs/>
      <w:sz w:val="22"/>
      <w:szCs w:val="22"/>
    </w:rPr>
  </w:style>
  <w:style w:type="character" w:customStyle="1" w:styleId="berschrift7Zchn">
    <w:name w:val="Überschrift 7 Zchn"/>
    <w:link w:val="berschrift7"/>
    <w:rsid w:val="00234078"/>
    <w:rPr>
      <w:sz w:val="24"/>
      <w:szCs w:val="24"/>
    </w:rPr>
  </w:style>
  <w:style w:type="character" w:customStyle="1" w:styleId="berschrift8Zchn">
    <w:name w:val="Überschrift 8 Zchn"/>
    <w:link w:val="berschrift8"/>
    <w:rsid w:val="00234078"/>
    <w:rPr>
      <w:i/>
      <w:iCs/>
      <w:sz w:val="24"/>
      <w:szCs w:val="24"/>
    </w:rPr>
  </w:style>
  <w:style w:type="character" w:customStyle="1" w:styleId="berschrift9Zchn">
    <w:name w:val="Überschrift 9 Zchn"/>
    <w:link w:val="berschrift9"/>
    <w:rsid w:val="00234078"/>
    <w:rPr>
      <w:rFonts w:ascii="Arial" w:hAnsi="Arial" w:cs="Arial"/>
      <w:sz w:val="22"/>
      <w:szCs w:val="22"/>
    </w:rPr>
  </w:style>
  <w:style w:type="paragraph" w:styleId="Fuzeile">
    <w:name w:val="footer"/>
    <w:basedOn w:val="Standard"/>
    <w:link w:val="FuzeileZchn"/>
    <w:uiPriority w:val="99"/>
    <w:rsid w:val="00940ECD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0ECD"/>
    <w:rPr>
      <w:rFonts w:ascii="Arial" w:hAnsi="Arial"/>
      <w:sz w:val="24"/>
    </w:rPr>
  </w:style>
  <w:style w:type="character" w:styleId="Hyperlink">
    <w:name w:val="Hyperlink"/>
    <w:uiPriority w:val="99"/>
    <w:rsid w:val="009135A8"/>
    <w:rPr>
      <w:rFonts w:asciiTheme="minorHAnsi" w:hAnsiTheme="minorHAnsi" w:cs="Times New Roman" w:hint="default"/>
      <w:color w:val="0000FF"/>
      <w:sz w:val="24"/>
      <w:u w:val="single"/>
    </w:rPr>
  </w:style>
  <w:style w:type="paragraph" w:customStyle="1" w:styleId="Hervorhebung-Fett-Sinus">
    <w:name w:val="Hervorhebung-Fett-Sinus"/>
    <w:basedOn w:val="Standard"/>
    <w:next w:val="Standard"/>
    <w:qFormat/>
    <w:rsid w:val="00940ECD"/>
    <w:pPr>
      <w:spacing w:before="120"/>
    </w:pPr>
    <w:rPr>
      <w:b/>
    </w:rPr>
  </w:style>
  <w:style w:type="paragraph" w:styleId="StandardWeb">
    <w:name w:val="Normal (Web)"/>
    <w:basedOn w:val="Standard"/>
    <w:rsid w:val="00940ECD"/>
    <w:pPr>
      <w:spacing w:before="100" w:beforeAutospacing="1" w:after="100" w:afterAutospacing="1" w:line="240" w:lineRule="auto"/>
    </w:pPr>
    <w:rPr>
      <w:szCs w:val="24"/>
    </w:rPr>
  </w:style>
  <w:style w:type="paragraph" w:styleId="Kopfzeile">
    <w:name w:val="header"/>
    <w:basedOn w:val="Standard"/>
    <w:link w:val="KopfzeileZchn"/>
    <w:unhideWhenUsed/>
    <w:rsid w:val="00D83CB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rsid w:val="00D83CB3"/>
    <w:rPr>
      <w:rFonts w:asciiTheme="minorHAnsi" w:hAnsiTheme="minorHAnsi"/>
      <w:sz w:val="24"/>
    </w:rPr>
  </w:style>
  <w:style w:type="paragraph" w:styleId="Listenabsatz">
    <w:name w:val="List Paragraph"/>
    <w:basedOn w:val="Standard"/>
    <w:uiPriority w:val="34"/>
    <w:qFormat/>
    <w:rsid w:val="006A042E"/>
    <w:pPr>
      <w:ind w:left="720"/>
      <w:contextualSpacing/>
    </w:p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0669D8"/>
    <w:rPr>
      <w:color w:val="605E5C"/>
      <w:shd w:val="clear" w:color="auto" w:fill="E1DFDD"/>
    </w:rPr>
  </w:style>
  <w:style w:type="character" w:styleId="BesuchterHyperlink">
    <w:name w:val="FollowedHyperlink"/>
    <w:basedOn w:val="Absatz-Standardschriftart"/>
    <w:semiHidden/>
    <w:unhideWhenUsed/>
    <w:rsid w:val="008F6A7E"/>
    <w:rPr>
      <w:color w:val="800080" w:themeColor="followedHyperlink"/>
      <w:u w:val="single"/>
    </w:rPr>
  </w:style>
  <w:style w:type="table" w:styleId="Tabellenraster">
    <w:name w:val="Table Grid"/>
    <w:basedOn w:val="NormaleTabelle"/>
    <w:rsid w:val="006145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ne%20Berendes\Downloads\ABXX_NX_S_Nam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6336E0-8A78-43EF-AE66-39A2A7FF40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ABXX_NX_S_Name.dotx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 Berendes</dc:creator>
  <cp:lastModifiedBy>Anne Berendes</cp:lastModifiedBy>
  <cp:revision>2</cp:revision>
  <dcterms:created xsi:type="dcterms:W3CDTF">2020-06-23T15:24:00Z</dcterms:created>
  <dcterms:modified xsi:type="dcterms:W3CDTF">2020-06-23T15:24:00Z</dcterms:modified>
</cp:coreProperties>
</file>