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15BDAB2" w14:textId="77777777" w:rsidR="009977D9" w:rsidRDefault="003478B0" w:rsidP="003478B0">
      <w:pPr>
        <w:jc w:val="center"/>
        <w:rPr>
          <w:rFonts w:ascii="Comic Sans MS" w:hAnsi="Comic Sans MS"/>
          <w:b/>
          <w:bCs/>
          <w:sz w:val="40"/>
          <w:szCs w:val="40"/>
        </w:rPr>
      </w:pPr>
      <w:bookmarkStart w:id="0" w:name="_GoBack"/>
      <w:bookmarkEnd w:id="0"/>
      <w:r>
        <w:rPr>
          <w:rFonts w:ascii="Comic Sans MS" w:hAnsi="Comic Sans MS"/>
          <w:b/>
          <w:bCs/>
          <w:sz w:val="40"/>
          <w:szCs w:val="40"/>
        </w:rPr>
        <w:t>Einsatzmöglichkeiten von</w:t>
      </w:r>
      <w:r w:rsidRPr="003478B0">
        <w:rPr>
          <w:rFonts w:ascii="Comic Sans MS" w:hAnsi="Comic Sans MS"/>
          <w:b/>
          <w:bCs/>
          <w:sz w:val="40"/>
          <w:szCs w:val="40"/>
        </w:rPr>
        <w:t xml:space="preserve"> Sketchnotes</w:t>
      </w:r>
      <w:r>
        <w:rPr>
          <w:rFonts w:ascii="Comic Sans MS" w:hAnsi="Comic Sans MS"/>
          <w:b/>
          <w:bCs/>
          <w:sz w:val="40"/>
          <w:szCs w:val="40"/>
        </w:rPr>
        <w:t xml:space="preserve"> im Chemieunterricht</w:t>
      </w:r>
    </w:p>
    <w:p w14:paraId="7BE1AF35" w14:textId="77777777" w:rsidR="003478B0" w:rsidRDefault="003478B0">
      <w:pPr>
        <w:rPr>
          <w:rFonts w:ascii="Comic Sans MS" w:hAnsi="Comic Sans MS"/>
          <w:b/>
          <w:bCs/>
          <w:sz w:val="40"/>
          <w:szCs w:val="40"/>
        </w:rPr>
      </w:pPr>
    </w:p>
    <w:p w14:paraId="1C0B8E93" w14:textId="4CC09687" w:rsidR="003478B0" w:rsidRPr="003478B0" w:rsidRDefault="00856C33">
      <w:pPr>
        <w:rPr>
          <w:rFonts w:ascii="Comic Sans MS" w:hAnsi="Comic Sans MS"/>
          <w:b/>
          <w:bCs/>
          <w:sz w:val="40"/>
          <w:szCs w:val="40"/>
        </w:rPr>
      </w:pPr>
      <w:r w:rsidRPr="00856C33">
        <w:rPr>
          <w:rFonts w:ascii="Comic Sans MS" w:hAnsi="Comic Sans MS"/>
          <w:b/>
          <w:bCs/>
          <w:noProof/>
          <w:sz w:val="40"/>
          <w:szCs w:val="40"/>
          <w:lang w:eastAsia="de-DE"/>
        </w:rPr>
        <w:drawing>
          <wp:inline distT="0" distB="0" distL="0" distR="0" wp14:anchorId="7944D6FA" wp14:editId="7B06505F">
            <wp:extent cx="5760720" cy="4445000"/>
            <wp:effectExtent l="0" t="0" r="0" b="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44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695CDF" w14:textId="77777777" w:rsidR="003478B0" w:rsidRDefault="003478B0">
      <w:pPr>
        <w:rPr>
          <w:rFonts w:ascii="Comic Sans MS" w:hAnsi="Comic Sans MS"/>
          <w:b/>
          <w:bCs/>
          <w:sz w:val="28"/>
          <w:szCs w:val="28"/>
        </w:rPr>
      </w:pPr>
      <w:r>
        <w:rPr>
          <w:rFonts w:ascii="Comic Sans MS" w:hAnsi="Comic Sans MS"/>
          <w:b/>
          <w:bCs/>
          <w:sz w:val="28"/>
          <w:szCs w:val="28"/>
        </w:rPr>
        <w:t xml:space="preserve">Inhalte: </w:t>
      </w:r>
    </w:p>
    <w:p w14:paraId="1F1C84B8" w14:textId="77777777" w:rsidR="003478B0" w:rsidRDefault="003478B0">
      <w:pPr>
        <w:rPr>
          <w:rFonts w:ascii="Comic Sans MS" w:hAnsi="Comic Sans MS"/>
          <w:b/>
          <w:bCs/>
          <w:sz w:val="28"/>
          <w:szCs w:val="28"/>
        </w:rPr>
      </w:pPr>
      <w:r>
        <w:rPr>
          <w:rFonts w:ascii="Comic Sans MS" w:hAnsi="Comic Sans MS"/>
          <w:b/>
          <w:bCs/>
          <w:sz w:val="28"/>
          <w:szCs w:val="28"/>
        </w:rPr>
        <w:t>Visuelles Alphabet</w:t>
      </w:r>
    </w:p>
    <w:p w14:paraId="241C590B" w14:textId="77777777" w:rsidR="003478B0" w:rsidRDefault="003478B0" w:rsidP="003478B0">
      <w:pPr>
        <w:rPr>
          <w:rFonts w:ascii="Comic Sans MS" w:hAnsi="Comic Sans MS"/>
          <w:b/>
          <w:bCs/>
          <w:sz w:val="28"/>
          <w:szCs w:val="28"/>
        </w:rPr>
      </w:pPr>
      <w:r>
        <w:rPr>
          <w:rFonts w:ascii="Comic Sans MS" w:hAnsi="Comic Sans MS"/>
          <w:b/>
          <w:bCs/>
          <w:sz w:val="28"/>
          <w:szCs w:val="28"/>
        </w:rPr>
        <w:t>Sternmethode</w:t>
      </w:r>
    </w:p>
    <w:p w14:paraId="6E90CF70" w14:textId="77777777" w:rsidR="003478B0" w:rsidRDefault="003478B0" w:rsidP="003478B0">
      <w:pPr>
        <w:rPr>
          <w:rFonts w:ascii="Comic Sans MS" w:hAnsi="Comic Sans MS"/>
          <w:b/>
          <w:bCs/>
          <w:sz w:val="28"/>
          <w:szCs w:val="28"/>
        </w:rPr>
      </w:pPr>
      <w:r>
        <w:rPr>
          <w:rFonts w:ascii="Comic Sans MS" w:hAnsi="Comic Sans MS"/>
          <w:b/>
          <w:bCs/>
          <w:sz w:val="28"/>
          <w:szCs w:val="28"/>
        </w:rPr>
        <w:t>Gesichter zeichnen</w:t>
      </w:r>
    </w:p>
    <w:p w14:paraId="4472F0BA" w14:textId="77777777" w:rsidR="003478B0" w:rsidRDefault="003478B0" w:rsidP="003478B0">
      <w:pPr>
        <w:rPr>
          <w:rFonts w:ascii="Comic Sans MS" w:hAnsi="Comic Sans MS"/>
          <w:b/>
          <w:bCs/>
          <w:sz w:val="28"/>
          <w:szCs w:val="28"/>
        </w:rPr>
      </w:pPr>
      <w:r>
        <w:rPr>
          <w:rFonts w:ascii="Comic Sans MS" w:hAnsi="Comic Sans MS"/>
          <w:b/>
          <w:bCs/>
          <w:sz w:val="28"/>
          <w:szCs w:val="28"/>
        </w:rPr>
        <w:t>Chemische Geräte</w:t>
      </w:r>
    </w:p>
    <w:p w14:paraId="2C39C4EC" w14:textId="77777777" w:rsidR="003478B0" w:rsidRDefault="003478B0" w:rsidP="003478B0">
      <w:pPr>
        <w:rPr>
          <w:rFonts w:ascii="Comic Sans MS" w:hAnsi="Comic Sans MS"/>
          <w:b/>
          <w:bCs/>
          <w:sz w:val="28"/>
          <w:szCs w:val="28"/>
        </w:rPr>
      </w:pPr>
      <w:r>
        <w:rPr>
          <w:rFonts w:ascii="Comic Sans MS" w:hAnsi="Comic Sans MS"/>
          <w:b/>
          <w:bCs/>
          <w:sz w:val="28"/>
          <w:szCs w:val="28"/>
        </w:rPr>
        <w:t>Versuch Kupferbrief</w:t>
      </w:r>
    </w:p>
    <w:p w14:paraId="3F446C9F" w14:textId="77777777" w:rsidR="003478B0" w:rsidRDefault="003478B0" w:rsidP="003478B0">
      <w:pPr>
        <w:rPr>
          <w:rFonts w:ascii="Comic Sans MS" w:hAnsi="Comic Sans MS"/>
          <w:b/>
          <w:bCs/>
          <w:sz w:val="28"/>
          <w:szCs w:val="28"/>
        </w:rPr>
      </w:pPr>
    </w:p>
    <w:p w14:paraId="3F07F644" w14:textId="77777777" w:rsidR="00C373D4" w:rsidRDefault="00C373D4" w:rsidP="00C373D4">
      <w:pPr>
        <w:rPr>
          <w:rFonts w:ascii="Comic Sans MS" w:hAnsi="Comic Sans MS"/>
          <w:b/>
          <w:bCs/>
          <w:sz w:val="28"/>
          <w:szCs w:val="28"/>
        </w:rPr>
      </w:pPr>
    </w:p>
    <w:p w14:paraId="2F7F54C3" w14:textId="77777777" w:rsidR="00C373D4" w:rsidRPr="00C373D4" w:rsidRDefault="00C373D4" w:rsidP="00C373D4">
      <w:pPr>
        <w:rPr>
          <w:rFonts w:ascii="Comic Sans MS" w:hAnsi="Comic Sans MS"/>
          <w:sz w:val="28"/>
          <w:szCs w:val="28"/>
        </w:rPr>
        <w:sectPr w:rsidR="00C373D4" w:rsidRPr="00C373D4" w:rsidSect="00C373D4">
          <w:footerReference w:type="default" r:id="rId8"/>
          <w:pgSz w:w="11906" w:h="16838"/>
          <w:pgMar w:top="993" w:right="1417" w:bottom="1134" w:left="1417" w:header="708" w:footer="708" w:gutter="0"/>
          <w:cols w:space="708"/>
          <w:titlePg/>
          <w:docGrid w:linePitch="360"/>
        </w:sectPr>
      </w:pPr>
    </w:p>
    <w:p w14:paraId="42E3904F" w14:textId="77777777" w:rsidR="003478B0" w:rsidRDefault="00C373D4" w:rsidP="003478B0">
      <w:pPr>
        <w:rPr>
          <w:rFonts w:ascii="Comic Sans MS" w:hAnsi="Comic Sans MS"/>
          <w:b/>
          <w:bCs/>
          <w:sz w:val="28"/>
          <w:szCs w:val="28"/>
        </w:rPr>
      </w:pPr>
      <w:r>
        <w:rPr>
          <w:rFonts w:ascii="Comic Sans MS" w:hAnsi="Comic Sans MS"/>
          <w:b/>
          <w:bCs/>
          <w:sz w:val="28"/>
          <w:szCs w:val="28"/>
        </w:rPr>
        <w:lastRenderedPageBreak/>
        <w:t>Visuelles Alphabet</w:t>
      </w:r>
    </w:p>
    <w:p w14:paraId="153528CA" w14:textId="77777777" w:rsidR="00C373D4" w:rsidRDefault="00C373D4" w:rsidP="003478B0">
      <w:pPr>
        <w:rPr>
          <w:noProof/>
        </w:rPr>
      </w:pPr>
      <w:r>
        <w:rPr>
          <w:rFonts w:ascii="Comic Sans MS" w:hAnsi="Comic Sans MS"/>
          <w:b/>
          <w:bCs/>
          <w:noProof/>
          <w:sz w:val="28"/>
          <w:szCs w:val="28"/>
          <w:lang w:eastAsia="de-D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822DFE5" wp14:editId="7CF42FFA">
                <wp:simplePos x="0" y="0"/>
                <wp:positionH relativeFrom="column">
                  <wp:posOffset>1348105</wp:posOffset>
                </wp:positionH>
                <wp:positionV relativeFrom="paragraph">
                  <wp:posOffset>22860</wp:posOffset>
                </wp:positionV>
                <wp:extent cx="3185160" cy="2331720"/>
                <wp:effectExtent l="0" t="0" r="0" b="0"/>
                <wp:wrapNone/>
                <wp:docPr id="3" name="Textfeld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85160" cy="2331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7E13ABE" w14:textId="77777777" w:rsidR="00C373D4" w:rsidRDefault="00C373D4">
                            <w:r w:rsidRPr="00C373D4">
                              <w:rPr>
                                <w:noProof/>
                                <w:lang w:eastAsia="de-DE"/>
                              </w:rPr>
                              <w:drawing>
                                <wp:inline distT="0" distB="0" distL="0" distR="0" wp14:anchorId="670CE6F2" wp14:editId="7504B365">
                                  <wp:extent cx="2995930" cy="2265680"/>
                                  <wp:effectExtent l="0" t="0" r="0" b="1270"/>
                                  <wp:docPr id="4" name="Grafik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95930" cy="22656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4822DFE5" id="_x0000_t202" coordsize="21600,21600" o:spt="202" path="m,l,21600r21600,l21600,xe">
                <v:stroke joinstyle="miter"/>
                <v:path gradientshapeok="t" o:connecttype="rect"/>
              </v:shapetype>
              <v:shape id="Textfeld 3" o:spid="_x0000_s1026" type="#_x0000_t202" style="position:absolute;margin-left:106.15pt;margin-top:1.8pt;width:250.8pt;height:183.6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" fillcolor="white [3201]" stroked="f" strokeweight=".5pt">
                <v:textbox>
                  <w:txbxContent>
                    <w:p w14:paraId="77E13ABE" w14:textId="77777777" w:rsidR="00C373D4" w:rsidRDefault="00C373D4">
                      <w:r w:rsidRPr="00C373D4">
                        <w:rPr>
                          <w:noProof/>
                        </w:rPr>
                        <w:drawing>
                          <wp:inline distT="0" distB="0" distL="0" distR="0" wp14:anchorId="670CE6F2" wp14:editId="7504B365">
                            <wp:extent cx="2995930" cy="2265680"/>
                            <wp:effectExtent l="0" t="0" r="0" b="1270"/>
                            <wp:docPr id="4" name="Grafik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95930" cy="22656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336A7BC4" w14:textId="77777777" w:rsidR="00C373D4" w:rsidRDefault="00C373D4" w:rsidP="003478B0">
      <w:pPr>
        <w:rPr>
          <w:noProof/>
        </w:rPr>
      </w:pPr>
    </w:p>
    <w:p w14:paraId="171AD264" w14:textId="77777777" w:rsidR="00C373D4" w:rsidRDefault="00C373D4" w:rsidP="003478B0">
      <w:pPr>
        <w:rPr>
          <w:noProof/>
        </w:rPr>
      </w:pPr>
    </w:p>
    <w:p w14:paraId="7B06050A" w14:textId="77777777" w:rsidR="00C373D4" w:rsidRDefault="00C373D4" w:rsidP="003478B0">
      <w:pPr>
        <w:rPr>
          <w:noProof/>
        </w:rPr>
      </w:pPr>
    </w:p>
    <w:p w14:paraId="30FC521C" w14:textId="77777777" w:rsidR="00C373D4" w:rsidRDefault="00C373D4" w:rsidP="003478B0">
      <w:pPr>
        <w:rPr>
          <w:noProof/>
        </w:rPr>
      </w:pPr>
    </w:p>
    <w:p w14:paraId="5AE6D137" w14:textId="77777777" w:rsidR="00C373D4" w:rsidRDefault="00C373D4" w:rsidP="003478B0">
      <w:pPr>
        <w:rPr>
          <w:noProof/>
        </w:rPr>
      </w:pPr>
    </w:p>
    <w:p w14:paraId="63F50B09" w14:textId="77777777" w:rsidR="00C373D4" w:rsidRDefault="00C373D4" w:rsidP="003478B0">
      <w:pPr>
        <w:rPr>
          <w:noProof/>
        </w:rPr>
      </w:pPr>
    </w:p>
    <w:p w14:paraId="4AB5533A" w14:textId="29E554C9" w:rsidR="00C373D4" w:rsidRDefault="00C373D4" w:rsidP="003478B0">
      <w:pPr>
        <w:rPr>
          <w:noProof/>
        </w:rPr>
      </w:pPr>
    </w:p>
    <w:p w14:paraId="5DF27D62" w14:textId="77777777" w:rsidR="00AD087C" w:rsidRDefault="00AD087C" w:rsidP="003478B0">
      <w:pPr>
        <w:rPr>
          <w:noProof/>
        </w:rPr>
      </w:pPr>
    </w:p>
    <w:p w14:paraId="2946B4AF" w14:textId="0FFC392E" w:rsidR="00C373D4" w:rsidRPr="00AD087C" w:rsidRDefault="00AD087C" w:rsidP="00AD087C">
      <w:pPr>
        <w:spacing w:after="0" w:line="216" w:lineRule="auto"/>
        <w:contextualSpacing/>
        <w:rPr>
          <w:rFonts w:ascii="Times New Roman" w:eastAsia="Times New Roman" w:hAnsi="Times New Roman" w:cs="Times New Roman"/>
          <w:color w:val="A6A6A6"/>
          <w:sz w:val="24"/>
          <w:szCs w:val="24"/>
          <w:lang w:eastAsia="de-DE"/>
        </w:rPr>
      </w:pPr>
      <w:r w:rsidRPr="00AD087C">
        <w:rPr>
          <w:rFonts w:ascii="Comic Sans MS" w:eastAsiaTheme="minorEastAsia" w:hAnsi="Comic Sans MS"/>
          <w:color w:val="000000" w:themeColor="text1"/>
          <w:kern w:val="24"/>
          <w:sz w:val="24"/>
          <w:szCs w:val="24"/>
          <w:lang w:eastAsia="de-DE"/>
        </w:rPr>
        <w:t>Übung: Versuche</w:t>
      </w:r>
      <w:r w:rsidR="00DD5AE1">
        <w:rPr>
          <w:rFonts w:ascii="Comic Sans MS" w:eastAsiaTheme="minorEastAsia" w:hAnsi="Comic Sans MS"/>
          <w:color w:val="000000" w:themeColor="text1"/>
          <w:kern w:val="24"/>
          <w:sz w:val="24"/>
          <w:szCs w:val="24"/>
          <w:lang w:eastAsia="de-DE"/>
        </w:rPr>
        <w:t xml:space="preserve"> </w:t>
      </w:r>
      <w:r w:rsidRPr="00AD087C">
        <w:rPr>
          <w:rFonts w:ascii="Comic Sans MS" w:eastAsiaTheme="minorEastAsia" w:hAnsi="Comic Sans MS"/>
          <w:color w:val="000000" w:themeColor="text1"/>
          <w:kern w:val="24"/>
          <w:sz w:val="24"/>
          <w:szCs w:val="24"/>
          <w:lang w:eastAsia="de-DE"/>
        </w:rPr>
        <w:t xml:space="preserve">die Objekte nur mit den Grundformen des visuellen Alphabets zu zeichnen. </w:t>
      </w:r>
    </w:p>
    <w:p w14:paraId="188E6489" w14:textId="77777777" w:rsidR="00C373D4" w:rsidRDefault="00C373D4" w:rsidP="003478B0">
      <w:pPr>
        <w:rPr>
          <w:rFonts w:ascii="Comic Sans MS" w:hAnsi="Comic Sans MS"/>
          <w:b/>
          <w:bCs/>
          <w:sz w:val="28"/>
          <w:szCs w:val="28"/>
        </w:rPr>
        <w:sectPr w:rsidR="00C373D4">
          <w:pgSz w:w="11906" w:h="16838"/>
          <w:pgMar w:top="1417" w:right="1417" w:bottom="1134" w:left="1417" w:header="708" w:footer="708" w:gutter="0"/>
          <w:cols w:space="708"/>
          <w:docGrid w:linePitch="360"/>
        </w:sectPr>
      </w:pPr>
      <w:r>
        <w:rPr>
          <w:noProof/>
          <w:lang w:eastAsia="de-DE"/>
        </w:rPr>
        <w:lastRenderedPageBreak/>
        <w:drawing>
          <wp:inline distT="0" distB="0" distL="0" distR="0" wp14:anchorId="3EE17737" wp14:editId="6AA75A4F">
            <wp:extent cx="5760720" cy="5497195"/>
            <wp:effectExtent l="0" t="0" r="0" b="8255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97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B38FC5" w14:textId="77777777" w:rsidR="00C373D4" w:rsidRPr="00C373D4" w:rsidRDefault="00C373D4" w:rsidP="003478B0">
      <w:pPr>
        <w:rPr>
          <w:rFonts w:ascii="Comic Sans MS" w:hAnsi="Comic Sans MS"/>
          <w:b/>
          <w:bCs/>
          <w:sz w:val="32"/>
          <w:szCs w:val="32"/>
        </w:rPr>
      </w:pPr>
      <w:r w:rsidRPr="00C373D4">
        <w:rPr>
          <w:rFonts w:ascii="Comic Sans MS" w:hAnsi="Comic Sans MS"/>
          <w:b/>
          <w:bCs/>
          <w:sz w:val="32"/>
          <w:szCs w:val="32"/>
        </w:rPr>
        <w:lastRenderedPageBreak/>
        <w:t>Sternmethode</w:t>
      </w:r>
    </w:p>
    <w:p w14:paraId="689F54A7" w14:textId="77777777" w:rsidR="00C373D4" w:rsidRDefault="00C373D4" w:rsidP="003478B0">
      <w:pPr>
        <w:rPr>
          <w:rFonts w:ascii="Comic Sans MS" w:hAnsi="Comic Sans MS"/>
          <w:b/>
          <w:bCs/>
          <w:sz w:val="28"/>
          <w:szCs w:val="28"/>
        </w:rPr>
      </w:pPr>
      <w:r>
        <w:rPr>
          <w:rFonts w:ascii="Comic Sans MS" w:hAnsi="Comic Sans MS"/>
          <w:b/>
          <w:bCs/>
          <w:sz w:val="28"/>
          <w:szCs w:val="28"/>
        </w:rPr>
        <w:t xml:space="preserve">Mit dieser Methode kann man recht schnell Menschen zeichnen. </w:t>
      </w:r>
    </w:p>
    <w:p w14:paraId="437F6D93" w14:textId="33302259" w:rsidR="00C373D4" w:rsidRDefault="00894F45" w:rsidP="003478B0">
      <w:pPr>
        <w:rPr>
          <w:rFonts w:ascii="Comic Sans MS" w:hAnsi="Comic Sans MS"/>
          <w:b/>
          <w:bCs/>
          <w:sz w:val="28"/>
          <w:szCs w:val="28"/>
        </w:rPr>
      </w:pPr>
      <w:r>
        <w:rPr>
          <w:rFonts w:ascii="Comic Sans MS" w:hAnsi="Comic Sans MS"/>
          <w:b/>
          <w:bCs/>
          <w:noProof/>
          <w:sz w:val="28"/>
          <w:szCs w:val="28"/>
          <w:lang w:eastAsia="de-DE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1408708" wp14:editId="1388FAD3">
                <wp:simplePos x="0" y="0"/>
                <wp:positionH relativeFrom="margin">
                  <wp:posOffset>1508125</wp:posOffset>
                </wp:positionH>
                <wp:positionV relativeFrom="paragraph">
                  <wp:posOffset>922655</wp:posOffset>
                </wp:positionV>
                <wp:extent cx="2887980" cy="2674620"/>
                <wp:effectExtent l="0" t="0" r="7620" b="0"/>
                <wp:wrapNone/>
                <wp:docPr id="7" name="Textfeld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7980" cy="26746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FA817AD" w14:textId="77777777" w:rsidR="00C373D4" w:rsidRDefault="00C373D4">
                            <w:r w:rsidRPr="00C373D4">
                              <w:rPr>
                                <w:noProof/>
                                <w:lang w:eastAsia="de-DE"/>
                              </w:rPr>
                              <w:drawing>
                                <wp:inline distT="0" distB="0" distL="0" distR="0" wp14:anchorId="50630F98" wp14:editId="035A1543">
                                  <wp:extent cx="2686050" cy="2637388"/>
                                  <wp:effectExtent l="0" t="0" r="0" b="0"/>
                                  <wp:docPr id="8" name="Grafik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699970" cy="265105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1408708" id="Textfeld 7" o:spid="_x0000_s1027" type="#_x0000_t202" style="position:absolute;margin-left:118.75pt;margin-top:72.65pt;width:227.4pt;height:210.6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" fillcolor="white [3201]" stroked="f" strokeweight=".5pt">
                <v:textbox>
                  <w:txbxContent>
                    <w:p w14:paraId="4FA817AD" w14:textId="77777777" w:rsidR="00C373D4" w:rsidRDefault="00C373D4">
                      <w:r w:rsidRPr="00C373D4">
                        <w:rPr>
                          <w:noProof/>
                        </w:rPr>
                        <w:drawing>
                          <wp:inline distT="0" distB="0" distL="0" distR="0" wp14:anchorId="50630F98" wp14:editId="035A1543">
                            <wp:extent cx="2686050" cy="2637388"/>
                            <wp:effectExtent l="0" t="0" r="0" b="0"/>
                            <wp:docPr id="8" name="Grafik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699970" cy="265105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Comic Sans MS" w:hAnsi="Comic Sans MS"/>
          <w:b/>
          <w:bCs/>
          <w:sz w:val="28"/>
          <w:szCs w:val="28"/>
        </w:rPr>
        <w:t>Zeich</w:t>
      </w:r>
      <w:r w:rsidR="007B380D">
        <w:rPr>
          <w:rFonts w:ascii="Comic Sans MS" w:hAnsi="Comic Sans MS"/>
          <w:b/>
          <w:bCs/>
          <w:sz w:val="28"/>
          <w:szCs w:val="28"/>
        </w:rPr>
        <w:t>n</w:t>
      </w:r>
      <w:r w:rsidR="00DD5AE1">
        <w:rPr>
          <w:rFonts w:ascii="Comic Sans MS" w:hAnsi="Comic Sans MS"/>
          <w:b/>
          <w:bCs/>
          <w:sz w:val="28"/>
          <w:szCs w:val="28"/>
        </w:rPr>
        <w:t>e</w:t>
      </w:r>
      <w:r>
        <w:rPr>
          <w:rFonts w:ascii="Comic Sans MS" w:hAnsi="Comic Sans MS"/>
          <w:b/>
          <w:bCs/>
          <w:sz w:val="28"/>
          <w:szCs w:val="28"/>
        </w:rPr>
        <w:t xml:space="preserve"> mit Hilfe der Sternmethode eine Frau und einen Mann.</w:t>
      </w:r>
    </w:p>
    <w:p w14:paraId="0A9B7141" w14:textId="77777777" w:rsidR="001533E0" w:rsidRPr="001533E0" w:rsidRDefault="001533E0" w:rsidP="001533E0">
      <w:pPr>
        <w:rPr>
          <w:rFonts w:ascii="Comic Sans MS" w:hAnsi="Comic Sans MS"/>
          <w:sz w:val="28"/>
          <w:szCs w:val="28"/>
        </w:rPr>
      </w:pPr>
    </w:p>
    <w:p w14:paraId="08547DB8" w14:textId="77777777" w:rsidR="001533E0" w:rsidRPr="001533E0" w:rsidRDefault="001533E0" w:rsidP="001533E0">
      <w:pPr>
        <w:rPr>
          <w:rFonts w:ascii="Comic Sans MS" w:hAnsi="Comic Sans MS"/>
          <w:sz w:val="28"/>
          <w:szCs w:val="28"/>
        </w:rPr>
      </w:pPr>
    </w:p>
    <w:p w14:paraId="2C67AAAD" w14:textId="77777777" w:rsidR="001533E0" w:rsidRPr="001533E0" w:rsidRDefault="001533E0" w:rsidP="001533E0">
      <w:pPr>
        <w:rPr>
          <w:rFonts w:ascii="Comic Sans MS" w:hAnsi="Comic Sans MS"/>
          <w:sz w:val="28"/>
          <w:szCs w:val="28"/>
        </w:rPr>
      </w:pPr>
    </w:p>
    <w:p w14:paraId="200B767B" w14:textId="77777777" w:rsidR="001533E0" w:rsidRPr="001533E0" w:rsidRDefault="001533E0" w:rsidP="001533E0">
      <w:pPr>
        <w:rPr>
          <w:rFonts w:ascii="Comic Sans MS" w:hAnsi="Comic Sans MS"/>
          <w:sz w:val="28"/>
          <w:szCs w:val="28"/>
        </w:rPr>
      </w:pPr>
    </w:p>
    <w:p w14:paraId="72CD1908" w14:textId="77777777" w:rsidR="001533E0" w:rsidRPr="001533E0" w:rsidRDefault="001533E0" w:rsidP="001533E0">
      <w:pPr>
        <w:rPr>
          <w:rFonts w:ascii="Comic Sans MS" w:hAnsi="Comic Sans MS"/>
          <w:sz w:val="28"/>
          <w:szCs w:val="28"/>
        </w:rPr>
      </w:pPr>
    </w:p>
    <w:p w14:paraId="41464BA1" w14:textId="77777777" w:rsidR="001533E0" w:rsidRPr="001533E0" w:rsidRDefault="001533E0" w:rsidP="001533E0">
      <w:pPr>
        <w:rPr>
          <w:rFonts w:ascii="Comic Sans MS" w:hAnsi="Comic Sans MS"/>
          <w:sz w:val="28"/>
          <w:szCs w:val="28"/>
        </w:rPr>
      </w:pPr>
    </w:p>
    <w:p w14:paraId="40D045EA" w14:textId="77777777" w:rsidR="001533E0" w:rsidRPr="001533E0" w:rsidRDefault="001533E0" w:rsidP="001533E0">
      <w:pPr>
        <w:rPr>
          <w:rFonts w:ascii="Comic Sans MS" w:hAnsi="Comic Sans MS"/>
          <w:sz w:val="28"/>
          <w:szCs w:val="28"/>
        </w:rPr>
      </w:pPr>
    </w:p>
    <w:p w14:paraId="11170777" w14:textId="1A2894F1" w:rsidR="001533E0" w:rsidRPr="001533E0" w:rsidRDefault="001533E0" w:rsidP="001533E0">
      <w:pPr>
        <w:rPr>
          <w:rFonts w:ascii="Comic Sans MS" w:hAnsi="Comic Sans MS"/>
          <w:sz w:val="28"/>
          <w:szCs w:val="28"/>
        </w:rPr>
      </w:pPr>
    </w:p>
    <w:p w14:paraId="3B861175" w14:textId="46A030EC" w:rsidR="001533E0" w:rsidRPr="001533E0" w:rsidRDefault="00AD087C" w:rsidP="001533E0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b/>
          <w:bCs/>
          <w:noProof/>
          <w:sz w:val="28"/>
          <w:szCs w:val="28"/>
          <w:lang w:eastAsia="de-DE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90B3DFB" wp14:editId="414C48EF">
                <wp:simplePos x="0" y="0"/>
                <wp:positionH relativeFrom="margin">
                  <wp:posOffset>151765</wp:posOffset>
                </wp:positionH>
                <wp:positionV relativeFrom="paragraph">
                  <wp:posOffset>344170</wp:posOffset>
                </wp:positionV>
                <wp:extent cx="2628900" cy="2819400"/>
                <wp:effectExtent l="0" t="0" r="0" b="0"/>
                <wp:wrapNone/>
                <wp:docPr id="10" name="Textfeld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8900" cy="2819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5CFD789" w14:textId="625A4677" w:rsidR="00C373D4" w:rsidRDefault="00AD087C">
                            <w:r w:rsidRPr="00AD087C">
                              <w:rPr>
                                <w:noProof/>
                                <w:lang w:eastAsia="de-DE"/>
                              </w:rPr>
                              <w:drawing>
                                <wp:inline distT="0" distB="0" distL="0" distR="0" wp14:anchorId="5B3A18AE" wp14:editId="7BE51959">
                                  <wp:extent cx="2324100" cy="2306798"/>
                                  <wp:effectExtent l="0" t="0" r="0" b="0"/>
                                  <wp:docPr id="9" name="Grafik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48116" cy="23306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C4E3B31" w14:textId="69BEF94B" w:rsidR="00AD087C" w:rsidRPr="00AD087C" w:rsidRDefault="00AD087C" w:rsidP="00AD087C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bCs/>
                              </w:rPr>
                            </w:pPr>
                            <w:r w:rsidRPr="00AD087C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Frau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90B3DFB" id="Textfeld 10" o:spid="_x0000_s1028" type="#_x0000_t202" style="position:absolute;margin-left:11.95pt;margin-top:27.1pt;width:207pt;height:222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" fillcolor="white [3201]" stroked="f" strokeweight=".5pt">
                <v:textbox>
                  <w:txbxContent>
                    <w:p w14:paraId="05CFD789" w14:textId="625A4677" w:rsidR="00C373D4" w:rsidRDefault="00AD087C">
                      <w:r w:rsidRPr="00AD087C">
                        <w:rPr>
                          <w:noProof/>
                        </w:rPr>
                        <w:drawing>
                          <wp:inline distT="0" distB="0" distL="0" distR="0" wp14:anchorId="5B3A18AE" wp14:editId="7BE51959">
                            <wp:extent cx="2324100" cy="2306798"/>
                            <wp:effectExtent l="0" t="0" r="0" b="0"/>
                            <wp:docPr id="9" name="Grafik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48116" cy="23306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C4E3B31" w14:textId="69BEF94B" w:rsidR="00AD087C" w:rsidRPr="00AD087C" w:rsidRDefault="00AD087C" w:rsidP="00AD087C">
                      <w:pPr>
                        <w:jc w:val="center"/>
                        <w:rPr>
                          <w:rFonts w:ascii="Comic Sans MS" w:hAnsi="Comic Sans MS"/>
                          <w:b/>
                          <w:bCs/>
                        </w:rPr>
                      </w:pPr>
                      <w:r w:rsidRPr="00AD087C">
                        <w:rPr>
                          <w:rFonts w:ascii="Comic Sans MS" w:hAnsi="Comic Sans MS"/>
                          <w:b/>
                          <w:bCs/>
                        </w:rPr>
                        <w:t>Frau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1589C4F" w14:textId="0A81961E" w:rsidR="001533E0" w:rsidRPr="001533E0" w:rsidRDefault="00AD087C" w:rsidP="001533E0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de-DE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586AE8C" wp14:editId="155D8456">
                <wp:simplePos x="0" y="0"/>
                <wp:positionH relativeFrom="column">
                  <wp:posOffset>3123565</wp:posOffset>
                </wp:positionH>
                <wp:positionV relativeFrom="paragraph">
                  <wp:posOffset>5715</wp:posOffset>
                </wp:positionV>
                <wp:extent cx="2926080" cy="2705100"/>
                <wp:effectExtent l="0" t="0" r="7620" b="0"/>
                <wp:wrapNone/>
                <wp:docPr id="15" name="Textfeld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26080" cy="2705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1CA6BE2" w14:textId="3FAA89E5" w:rsidR="00AD087C" w:rsidRDefault="00AD087C">
                            <w:r w:rsidRPr="00AD087C">
                              <w:rPr>
                                <w:noProof/>
                                <w:lang w:eastAsia="de-DE"/>
                              </w:rPr>
                              <w:drawing>
                                <wp:inline distT="0" distB="0" distL="0" distR="0" wp14:anchorId="1E0447C4" wp14:editId="6C3BE7BB">
                                  <wp:extent cx="2286000" cy="2269032"/>
                                  <wp:effectExtent l="0" t="0" r="0" b="0"/>
                                  <wp:docPr id="17" name="Grafik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97504" cy="228045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C78E7F1" w14:textId="2CD07171" w:rsidR="00AD087C" w:rsidRPr="00AD087C" w:rsidRDefault="00AD087C" w:rsidP="00AD087C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bCs/>
                              </w:rPr>
                            </w:pPr>
                            <w:r w:rsidRPr="00AD087C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Mann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586AE8C" id="Textfeld 15" o:spid="_x0000_s1029" type="#_x0000_t202" style="position:absolute;margin-left:245.95pt;margin-top:.45pt;width:230.4pt;height:213pt;z-index:2516828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" fillcolor="white [3201]" stroked="f" strokeweight=".5pt">
                <v:textbox>
                  <w:txbxContent>
                    <w:p w14:paraId="41CA6BE2" w14:textId="3FAA89E5" w:rsidR="00AD087C" w:rsidRDefault="00AD087C">
                      <w:r w:rsidRPr="00AD087C">
                        <w:rPr>
                          <w:noProof/>
                        </w:rPr>
                        <w:drawing>
                          <wp:inline distT="0" distB="0" distL="0" distR="0" wp14:anchorId="1E0447C4" wp14:editId="6C3BE7BB">
                            <wp:extent cx="2286000" cy="2269032"/>
                            <wp:effectExtent l="0" t="0" r="0" b="0"/>
                            <wp:docPr id="17" name="Grafik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97504" cy="228045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C78E7F1" w14:textId="2CD07171" w:rsidR="00AD087C" w:rsidRPr="00AD087C" w:rsidRDefault="00AD087C" w:rsidP="00AD087C">
                      <w:pPr>
                        <w:jc w:val="center"/>
                        <w:rPr>
                          <w:rFonts w:ascii="Comic Sans MS" w:hAnsi="Comic Sans MS"/>
                          <w:b/>
                          <w:bCs/>
                        </w:rPr>
                      </w:pPr>
                      <w:r w:rsidRPr="00AD087C">
                        <w:rPr>
                          <w:rFonts w:ascii="Comic Sans MS" w:hAnsi="Comic Sans MS"/>
                          <w:b/>
                          <w:bCs/>
                        </w:rPr>
                        <w:t>Mann</w:t>
                      </w:r>
                    </w:p>
                  </w:txbxContent>
                </v:textbox>
              </v:shape>
            </w:pict>
          </mc:Fallback>
        </mc:AlternateContent>
      </w:r>
    </w:p>
    <w:p w14:paraId="5F713E44" w14:textId="0669CDB3" w:rsidR="001533E0" w:rsidRDefault="001533E0" w:rsidP="001533E0">
      <w:pPr>
        <w:rPr>
          <w:rFonts w:ascii="Comic Sans MS" w:hAnsi="Comic Sans MS"/>
          <w:b/>
          <w:bCs/>
          <w:sz w:val="28"/>
          <w:szCs w:val="28"/>
        </w:rPr>
      </w:pPr>
    </w:p>
    <w:p w14:paraId="166EA00E" w14:textId="77777777" w:rsidR="001533E0" w:rsidRDefault="001533E0" w:rsidP="001533E0">
      <w:pPr>
        <w:rPr>
          <w:rFonts w:ascii="Comic Sans MS" w:hAnsi="Comic Sans MS"/>
          <w:sz w:val="28"/>
          <w:szCs w:val="28"/>
        </w:rPr>
        <w:sectPr w:rsidR="001533E0">
          <w:pgSz w:w="11906" w:h="16838"/>
          <w:pgMar w:top="1417" w:right="1417" w:bottom="1134" w:left="1417" w:header="708" w:footer="708" w:gutter="0"/>
          <w:cols w:space="708"/>
          <w:docGrid w:linePitch="360"/>
        </w:sectPr>
      </w:pPr>
    </w:p>
    <w:p w14:paraId="2CFEFB66" w14:textId="77777777" w:rsidR="001533E0" w:rsidRPr="001533E0" w:rsidRDefault="001533E0" w:rsidP="001533E0">
      <w:pPr>
        <w:rPr>
          <w:rFonts w:ascii="Comic Sans MS" w:hAnsi="Comic Sans MS"/>
          <w:b/>
          <w:bCs/>
          <w:sz w:val="28"/>
          <w:szCs w:val="28"/>
        </w:rPr>
      </w:pPr>
      <w:r w:rsidRPr="001533E0">
        <w:rPr>
          <w:rFonts w:ascii="Comic Sans MS" w:hAnsi="Comic Sans MS"/>
          <w:b/>
          <w:bCs/>
          <w:sz w:val="28"/>
          <w:szCs w:val="28"/>
        </w:rPr>
        <w:lastRenderedPageBreak/>
        <w:t>Gesichter zeichnen</w:t>
      </w:r>
    </w:p>
    <w:p w14:paraId="4CFF4861" w14:textId="59F335BE" w:rsidR="001533E0" w:rsidRDefault="00DD5AE1" w:rsidP="001533E0">
      <w:pPr>
        <w:rPr>
          <w:rFonts w:ascii="Comic Sans MS" w:hAnsi="Comic Sans MS"/>
          <w:sz w:val="28"/>
          <w:szCs w:val="28"/>
        </w:rPr>
      </w:pPr>
      <w:r w:rsidRPr="00DD5AE1">
        <w:rPr>
          <w:rFonts w:ascii="Comic Sans MS" w:hAnsi="Comic Sans MS"/>
          <w:b/>
          <w:bCs/>
          <w:sz w:val="28"/>
          <w:szCs w:val="28"/>
        </w:rPr>
        <w:t>Aufgabe:</w:t>
      </w:r>
      <w:r>
        <w:rPr>
          <w:rFonts w:ascii="Comic Sans MS" w:hAnsi="Comic Sans MS"/>
          <w:sz w:val="28"/>
          <w:szCs w:val="28"/>
        </w:rPr>
        <w:t xml:space="preserve"> </w:t>
      </w:r>
      <w:r w:rsidRPr="00DD5AE1">
        <w:rPr>
          <w:rFonts w:ascii="Comic Sans MS" w:hAnsi="Comic Sans MS"/>
          <w:sz w:val="28"/>
          <w:szCs w:val="28"/>
        </w:rPr>
        <w:t>Zeichne dein Gesicht mithilfe der Elemente „Gesichtsausdruck“ „Haare“ und „Kopfform“! Kann dein Tischnachbar dich erkennen?</w:t>
      </w:r>
    </w:p>
    <w:p w14:paraId="78888049" w14:textId="2C0C0324" w:rsidR="00450344" w:rsidRPr="00450344" w:rsidRDefault="00DD5AE1" w:rsidP="00450344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de-DE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B6054C2" wp14:editId="4B2EBF66">
                <wp:simplePos x="0" y="0"/>
                <wp:positionH relativeFrom="column">
                  <wp:posOffset>-84455</wp:posOffset>
                </wp:positionH>
                <wp:positionV relativeFrom="paragraph">
                  <wp:posOffset>7620</wp:posOffset>
                </wp:positionV>
                <wp:extent cx="3025140" cy="2285365"/>
                <wp:effectExtent l="0" t="0" r="3810" b="635"/>
                <wp:wrapNone/>
                <wp:docPr id="12" name="Textfeld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25140" cy="22853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BB9E810" w14:textId="77777777" w:rsidR="001533E0" w:rsidRDefault="001533E0">
                            <w:r w:rsidRPr="001533E0">
                              <w:rPr>
                                <w:noProof/>
                                <w:lang w:eastAsia="de-DE"/>
                              </w:rPr>
                              <w:drawing>
                                <wp:inline distT="0" distB="0" distL="0" distR="0" wp14:anchorId="0C050227" wp14:editId="37303A68">
                                  <wp:extent cx="2835910" cy="2239645"/>
                                  <wp:effectExtent l="0" t="0" r="2540" b="8255"/>
                                  <wp:docPr id="48" name="Grafik 4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35910" cy="223964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0B6054C2" id="_x0000_t202" coordsize="21600,21600" o:spt="202" path="m,l,21600r21600,l21600,xe">
                <v:stroke joinstyle="miter"/>
                <v:path gradientshapeok="t" o:connecttype="rect"/>
              </v:shapetype>
              <v:shape id="Textfeld 12" o:spid="_x0000_s1030" type="#_x0000_t202" style="position:absolute;margin-left:-6.65pt;margin-top:.6pt;width:238.2pt;height:179.95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" fillcolor="white [3201]" stroked="f" strokeweight=".5pt">
                <v:textbox>
                  <w:txbxContent>
                    <w:p w14:paraId="0BB9E810" w14:textId="77777777" w:rsidR="001533E0" w:rsidRDefault="001533E0">
                      <w:r w:rsidRPr="001533E0">
                        <w:rPr>
                          <w:noProof/>
                        </w:rPr>
                        <w:drawing>
                          <wp:inline distT="0" distB="0" distL="0" distR="0" wp14:anchorId="0C050227" wp14:editId="37303A68">
                            <wp:extent cx="2835910" cy="2239645"/>
                            <wp:effectExtent l="0" t="0" r="2540" b="8255"/>
                            <wp:docPr id="48" name="Grafik 4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35910" cy="223964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AD087C">
        <w:rPr>
          <w:rFonts w:ascii="Comic Sans MS" w:hAnsi="Comic Sans MS"/>
          <w:noProof/>
          <w:sz w:val="28"/>
          <w:szCs w:val="28"/>
          <w:lang w:eastAsia="de-DE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838C52B" wp14:editId="24222406">
                <wp:simplePos x="0" y="0"/>
                <wp:positionH relativeFrom="margin">
                  <wp:posOffset>3176905</wp:posOffset>
                </wp:positionH>
                <wp:positionV relativeFrom="paragraph">
                  <wp:posOffset>13335</wp:posOffset>
                </wp:positionV>
                <wp:extent cx="3025140" cy="2210435"/>
                <wp:effectExtent l="0" t="0" r="3810" b="0"/>
                <wp:wrapNone/>
                <wp:docPr id="14" name="Textfeld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25140" cy="221043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9A05008" w14:textId="77777777" w:rsidR="001533E0" w:rsidRDefault="001533E0" w:rsidP="001533E0">
                            <w:r w:rsidRPr="001533E0">
                              <w:rPr>
                                <w:noProof/>
                                <w:lang w:eastAsia="de-DE"/>
                              </w:rPr>
                              <w:drawing>
                                <wp:inline distT="0" distB="0" distL="0" distR="0" wp14:anchorId="503D7003" wp14:editId="5FFF00D3">
                                  <wp:extent cx="2835910" cy="2164715"/>
                                  <wp:effectExtent l="0" t="0" r="2540" b="6985"/>
                                  <wp:docPr id="51" name="Grafik 5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35910" cy="216471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838C52B" id="Textfeld 14" o:spid="_x0000_s1031" type="#_x0000_t202" style="position:absolute;margin-left:250.15pt;margin-top:1.05pt;width:238.2pt;height:174.05pt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" fillcolor="window" stroked="f" strokeweight=".5pt">
                <v:textbox>
                  <w:txbxContent>
                    <w:p w14:paraId="39A05008" w14:textId="77777777" w:rsidR="001533E0" w:rsidRDefault="001533E0" w:rsidP="001533E0">
                      <w:r w:rsidRPr="001533E0">
                        <w:rPr>
                          <w:noProof/>
                        </w:rPr>
                        <w:drawing>
                          <wp:inline distT="0" distB="0" distL="0" distR="0" wp14:anchorId="503D7003" wp14:editId="5FFF00D3">
                            <wp:extent cx="2835910" cy="2164715"/>
                            <wp:effectExtent l="0" t="0" r="2540" b="6985"/>
                            <wp:docPr id="51" name="Grafik 5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35910" cy="21647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7AE6290" w14:textId="77777777" w:rsidR="00450344" w:rsidRPr="00450344" w:rsidRDefault="00450344" w:rsidP="00450344">
      <w:pPr>
        <w:rPr>
          <w:rFonts w:ascii="Comic Sans MS" w:hAnsi="Comic Sans MS"/>
          <w:sz w:val="28"/>
          <w:szCs w:val="28"/>
        </w:rPr>
      </w:pPr>
    </w:p>
    <w:p w14:paraId="6807F378" w14:textId="77777777" w:rsidR="00450344" w:rsidRPr="00450344" w:rsidRDefault="00450344" w:rsidP="00450344">
      <w:pPr>
        <w:rPr>
          <w:rFonts w:ascii="Comic Sans MS" w:hAnsi="Comic Sans MS"/>
          <w:sz w:val="28"/>
          <w:szCs w:val="28"/>
        </w:rPr>
      </w:pPr>
    </w:p>
    <w:p w14:paraId="14143589" w14:textId="77777777" w:rsidR="00450344" w:rsidRPr="00450344" w:rsidRDefault="00450344" w:rsidP="00450344">
      <w:pPr>
        <w:rPr>
          <w:rFonts w:ascii="Comic Sans MS" w:hAnsi="Comic Sans MS"/>
          <w:sz w:val="28"/>
          <w:szCs w:val="28"/>
        </w:rPr>
      </w:pPr>
    </w:p>
    <w:p w14:paraId="665694AB" w14:textId="77777777" w:rsidR="00450344" w:rsidRPr="00450344" w:rsidRDefault="00450344" w:rsidP="00450344">
      <w:pPr>
        <w:rPr>
          <w:rFonts w:ascii="Comic Sans MS" w:hAnsi="Comic Sans MS"/>
          <w:sz w:val="28"/>
          <w:szCs w:val="28"/>
        </w:rPr>
      </w:pPr>
    </w:p>
    <w:p w14:paraId="22926467" w14:textId="2E50BC26" w:rsidR="00450344" w:rsidRPr="00450344" w:rsidRDefault="00AD087C" w:rsidP="00450344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de-DE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95852F2" wp14:editId="6A4EB819">
                <wp:simplePos x="0" y="0"/>
                <wp:positionH relativeFrom="margin">
                  <wp:align>center</wp:align>
                </wp:positionH>
                <wp:positionV relativeFrom="paragraph">
                  <wp:posOffset>334010</wp:posOffset>
                </wp:positionV>
                <wp:extent cx="2400300" cy="1828800"/>
                <wp:effectExtent l="0" t="0" r="0" b="0"/>
                <wp:wrapNone/>
                <wp:docPr id="16" name="Textfeld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0300" cy="1828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2A1AC9B" w14:textId="77777777" w:rsidR="001533E0" w:rsidRDefault="001533E0" w:rsidP="001533E0">
                            <w:r w:rsidRPr="001533E0">
                              <w:rPr>
                                <w:noProof/>
                                <w:lang w:eastAsia="de-DE"/>
                              </w:rPr>
                              <w:drawing>
                                <wp:inline distT="0" distB="0" distL="0" distR="0" wp14:anchorId="1611B966" wp14:editId="202EC690">
                                  <wp:extent cx="2237639" cy="1737360"/>
                                  <wp:effectExtent l="0" t="0" r="0" b="7620"/>
                                  <wp:docPr id="19" name="Grafik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37639" cy="17373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95852F2" id="Textfeld 16" o:spid="_x0000_s1032" type="#_x0000_t202" style="position:absolute;margin-left:0;margin-top:26.3pt;width:189pt;height:2in;z-index:25166643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" fillcolor="window" stroked="f" strokeweight=".5pt">
                <v:textbox>
                  <w:txbxContent>
                    <w:p w14:paraId="02A1AC9B" w14:textId="77777777" w:rsidR="001533E0" w:rsidRDefault="001533E0" w:rsidP="001533E0">
                      <w:r w:rsidRPr="001533E0">
                        <w:rPr>
                          <w:noProof/>
                        </w:rPr>
                        <w:drawing>
                          <wp:inline distT="0" distB="0" distL="0" distR="0" wp14:anchorId="1611B966" wp14:editId="202EC690">
                            <wp:extent cx="2237639" cy="1737360"/>
                            <wp:effectExtent l="0" t="0" r="0" b="7620"/>
                            <wp:docPr id="19" name="Grafik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37639" cy="17373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52275B1" w14:textId="77777777" w:rsidR="00450344" w:rsidRPr="00450344" w:rsidRDefault="00450344" w:rsidP="00450344">
      <w:pPr>
        <w:rPr>
          <w:rFonts w:ascii="Comic Sans MS" w:hAnsi="Comic Sans MS"/>
          <w:sz w:val="28"/>
          <w:szCs w:val="28"/>
        </w:rPr>
      </w:pPr>
    </w:p>
    <w:p w14:paraId="760A02EE" w14:textId="0D65D873" w:rsidR="00450344" w:rsidRPr="00450344" w:rsidRDefault="003862F3" w:rsidP="00450344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de-DE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FC3FC10" wp14:editId="621362CF">
                <wp:simplePos x="0" y="0"/>
                <wp:positionH relativeFrom="column">
                  <wp:posOffset>106045</wp:posOffset>
                </wp:positionH>
                <wp:positionV relativeFrom="paragraph">
                  <wp:posOffset>1653540</wp:posOffset>
                </wp:positionV>
                <wp:extent cx="5821680" cy="4069080"/>
                <wp:effectExtent l="0" t="0" r="7620" b="7620"/>
                <wp:wrapNone/>
                <wp:docPr id="20" name="Textfeld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1680" cy="40690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225A5EB" w14:textId="095B1E67" w:rsidR="001533E0" w:rsidRDefault="003862F3" w:rsidP="003862F3">
                            <w:pPr>
                              <w:jc w:val="center"/>
                            </w:pPr>
                            <w:r w:rsidRPr="003862F3">
                              <w:rPr>
                                <w:noProof/>
                                <w:lang w:eastAsia="de-DE"/>
                              </w:rPr>
                              <w:drawing>
                                <wp:inline distT="0" distB="0" distL="0" distR="0" wp14:anchorId="465C366F" wp14:editId="42FAB5C8">
                                  <wp:extent cx="4076700" cy="3986808"/>
                                  <wp:effectExtent l="0" t="0" r="0" b="0"/>
                                  <wp:docPr id="52" name="Grafik 5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083081" cy="399304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FC3FC10" id="Textfeld 20" o:spid="_x0000_s1033" type="#_x0000_t202" style="position:absolute;margin-left:8.35pt;margin-top:130.2pt;width:458.4pt;height:320.4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" fillcolor="white [3201]" stroked="f" strokeweight=".5pt">
                <v:textbox>
                  <w:txbxContent>
                    <w:p w14:paraId="5225A5EB" w14:textId="095B1E67" w:rsidR="001533E0" w:rsidRDefault="003862F3" w:rsidP="003862F3">
                      <w:pPr>
                        <w:jc w:val="center"/>
                      </w:pPr>
                      <w:r w:rsidRPr="003862F3">
                        <w:rPr>
                          <w:noProof/>
                        </w:rPr>
                        <w:drawing>
                          <wp:inline distT="0" distB="0" distL="0" distR="0" wp14:anchorId="465C366F" wp14:editId="42FAB5C8">
                            <wp:extent cx="4076700" cy="3986808"/>
                            <wp:effectExtent l="0" t="0" r="0" b="0"/>
                            <wp:docPr id="52" name="Grafik 5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083081" cy="399304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791F596C" w14:textId="77777777" w:rsidR="00450344" w:rsidRDefault="00450344" w:rsidP="00450344">
      <w:pPr>
        <w:rPr>
          <w:rFonts w:ascii="Comic Sans MS" w:hAnsi="Comic Sans MS"/>
          <w:sz w:val="28"/>
          <w:szCs w:val="28"/>
        </w:rPr>
        <w:sectPr w:rsidR="00450344">
          <w:pgSz w:w="11906" w:h="16838"/>
          <w:pgMar w:top="1417" w:right="1417" w:bottom="1134" w:left="1417" w:header="708" w:footer="708" w:gutter="0"/>
          <w:cols w:space="708"/>
          <w:docGrid w:linePitch="360"/>
        </w:sectPr>
      </w:pPr>
    </w:p>
    <w:p w14:paraId="42B672E7" w14:textId="77777777" w:rsidR="00450344" w:rsidRDefault="002A4ABA" w:rsidP="00450344">
      <w:pPr>
        <w:rPr>
          <w:rFonts w:ascii="Comic Sans MS" w:hAnsi="Comic Sans MS"/>
          <w:b/>
          <w:bCs/>
          <w:sz w:val="28"/>
          <w:szCs w:val="28"/>
        </w:rPr>
      </w:pPr>
      <w:r>
        <w:rPr>
          <w:rFonts w:ascii="Comic Sans MS" w:hAnsi="Comic Sans MS"/>
          <w:b/>
          <w:bCs/>
          <w:sz w:val="28"/>
          <w:szCs w:val="28"/>
        </w:rPr>
        <w:lastRenderedPageBreak/>
        <w:t>Chemie und Sketchnotes</w:t>
      </w:r>
    </w:p>
    <w:p w14:paraId="6C62ECB2" w14:textId="77777777" w:rsidR="002A4ABA" w:rsidRDefault="002A4ABA" w:rsidP="00450344">
      <w:pPr>
        <w:rPr>
          <w:rFonts w:ascii="Comic Sans MS" w:hAnsi="Comic Sans MS"/>
          <w:b/>
          <w:bCs/>
          <w:sz w:val="28"/>
          <w:szCs w:val="28"/>
        </w:rPr>
      </w:pPr>
      <w:r>
        <w:rPr>
          <w:rFonts w:ascii="Comic Sans MS" w:hAnsi="Comic Sans MS"/>
          <w:b/>
          <w:bCs/>
          <w:noProof/>
          <w:sz w:val="28"/>
          <w:szCs w:val="28"/>
          <w:lang w:eastAsia="de-DE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AE402E6" wp14:editId="684FF450">
                <wp:simplePos x="0" y="0"/>
                <wp:positionH relativeFrom="margin">
                  <wp:posOffset>730885</wp:posOffset>
                </wp:positionH>
                <wp:positionV relativeFrom="paragraph">
                  <wp:posOffset>110490</wp:posOffset>
                </wp:positionV>
                <wp:extent cx="4747260" cy="3627120"/>
                <wp:effectExtent l="0" t="0" r="0" b="0"/>
                <wp:wrapNone/>
                <wp:docPr id="22" name="Textfeld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7260" cy="36271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D34717E" w14:textId="77777777" w:rsidR="002A4ABA" w:rsidRDefault="002A4ABA">
                            <w:r w:rsidRPr="002A4ABA">
                              <w:rPr>
                                <w:noProof/>
                                <w:lang w:eastAsia="de-DE"/>
                              </w:rPr>
                              <w:drawing>
                                <wp:inline distT="0" distB="0" distL="0" distR="0" wp14:anchorId="54CF8168" wp14:editId="37A45C0E">
                                  <wp:extent cx="4627880" cy="3529330"/>
                                  <wp:effectExtent l="0" t="0" r="1270" b="0"/>
                                  <wp:docPr id="23" name="Grafik 2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627880" cy="352933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AE402E6" id="Textfeld 22" o:spid="_x0000_s1034" type="#_x0000_t202" style="position:absolute;margin-left:57.55pt;margin-top:8.7pt;width:373.8pt;height:285.6pt;z-index:25166848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" fillcolor="white [3201]" stroked="f" strokeweight=".5pt">
                <v:textbox>
                  <w:txbxContent>
                    <w:p w14:paraId="4D34717E" w14:textId="77777777" w:rsidR="002A4ABA" w:rsidRDefault="002A4ABA">
                      <w:r w:rsidRPr="002A4ABA">
                        <w:rPr>
                          <w:noProof/>
                        </w:rPr>
                        <w:drawing>
                          <wp:inline distT="0" distB="0" distL="0" distR="0" wp14:anchorId="54CF8168" wp14:editId="37A45C0E">
                            <wp:extent cx="4627880" cy="3529330"/>
                            <wp:effectExtent l="0" t="0" r="1270" b="0"/>
                            <wp:docPr id="23" name="Grafik 2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627880" cy="352933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A1F4E45" w14:textId="77777777" w:rsidR="002A4ABA" w:rsidRDefault="002A4ABA" w:rsidP="00450344">
      <w:pPr>
        <w:rPr>
          <w:rFonts w:ascii="Comic Sans MS" w:hAnsi="Comic Sans MS"/>
          <w:b/>
          <w:bCs/>
          <w:sz w:val="28"/>
          <w:szCs w:val="28"/>
        </w:rPr>
      </w:pPr>
    </w:p>
    <w:p w14:paraId="0E0A6C3C" w14:textId="77777777" w:rsidR="002A4ABA" w:rsidRPr="002A4ABA" w:rsidRDefault="002A4ABA" w:rsidP="002A4ABA">
      <w:pPr>
        <w:rPr>
          <w:rFonts w:ascii="Comic Sans MS" w:hAnsi="Comic Sans MS"/>
          <w:sz w:val="28"/>
          <w:szCs w:val="28"/>
        </w:rPr>
      </w:pPr>
    </w:p>
    <w:p w14:paraId="40E6F1FE" w14:textId="77777777" w:rsidR="002A4ABA" w:rsidRPr="002A4ABA" w:rsidRDefault="002A4ABA" w:rsidP="002A4ABA">
      <w:pPr>
        <w:rPr>
          <w:rFonts w:ascii="Comic Sans MS" w:hAnsi="Comic Sans MS"/>
          <w:sz w:val="28"/>
          <w:szCs w:val="28"/>
        </w:rPr>
      </w:pPr>
    </w:p>
    <w:p w14:paraId="76DE7FF3" w14:textId="77777777" w:rsidR="002A4ABA" w:rsidRPr="002A4ABA" w:rsidRDefault="002A4ABA" w:rsidP="002A4ABA">
      <w:pPr>
        <w:rPr>
          <w:rFonts w:ascii="Comic Sans MS" w:hAnsi="Comic Sans MS"/>
          <w:sz w:val="28"/>
          <w:szCs w:val="28"/>
        </w:rPr>
      </w:pPr>
    </w:p>
    <w:p w14:paraId="50DF95F2" w14:textId="77777777" w:rsidR="002A4ABA" w:rsidRPr="002A4ABA" w:rsidRDefault="002A4ABA" w:rsidP="002A4ABA">
      <w:pPr>
        <w:rPr>
          <w:rFonts w:ascii="Comic Sans MS" w:hAnsi="Comic Sans MS"/>
          <w:sz w:val="28"/>
          <w:szCs w:val="28"/>
        </w:rPr>
      </w:pPr>
    </w:p>
    <w:p w14:paraId="2C884ABE" w14:textId="77777777" w:rsidR="002A4ABA" w:rsidRPr="002A4ABA" w:rsidRDefault="002A4ABA" w:rsidP="002A4ABA">
      <w:pPr>
        <w:rPr>
          <w:rFonts w:ascii="Comic Sans MS" w:hAnsi="Comic Sans MS"/>
          <w:sz w:val="28"/>
          <w:szCs w:val="28"/>
        </w:rPr>
      </w:pPr>
    </w:p>
    <w:p w14:paraId="03A82F19" w14:textId="77777777" w:rsidR="002A4ABA" w:rsidRPr="002A4ABA" w:rsidRDefault="002A4ABA" w:rsidP="002A4ABA">
      <w:pPr>
        <w:rPr>
          <w:rFonts w:ascii="Comic Sans MS" w:hAnsi="Comic Sans MS"/>
          <w:sz w:val="28"/>
          <w:szCs w:val="28"/>
        </w:rPr>
      </w:pPr>
    </w:p>
    <w:p w14:paraId="66237DEA" w14:textId="77777777" w:rsidR="002A4ABA" w:rsidRPr="002A4ABA" w:rsidRDefault="002A4ABA" w:rsidP="002A4ABA">
      <w:pPr>
        <w:rPr>
          <w:rFonts w:ascii="Comic Sans MS" w:hAnsi="Comic Sans MS"/>
          <w:sz w:val="28"/>
          <w:szCs w:val="28"/>
        </w:rPr>
      </w:pPr>
    </w:p>
    <w:p w14:paraId="7AA25DCF" w14:textId="77777777" w:rsidR="002A4ABA" w:rsidRPr="002A4ABA" w:rsidRDefault="002A4ABA" w:rsidP="002A4ABA">
      <w:pPr>
        <w:rPr>
          <w:rFonts w:ascii="Comic Sans MS" w:hAnsi="Comic Sans MS"/>
          <w:sz w:val="28"/>
          <w:szCs w:val="28"/>
        </w:rPr>
      </w:pPr>
    </w:p>
    <w:p w14:paraId="41F5CC4E" w14:textId="77777777" w:rsidR="002A4ABA" w:rsidRDefault="002A4ABA" w:rsidP="002A4ABA">
      <w:pPr>
        <w:rPr>
          <w:rFonts w:ascii="Comic Sans MS" w:hAnsi="Comic Sans MS"/>
          <w:b/>
          <w:bCs/>
          <w:sz w:val="28"/>
          <w:szCs w:val="28"/>
        </w:rPr>
      </w:pPr>
      <w:r>
        <w:rPr>
          <w:rFonts w:ascii="Comic Sans MS" w:hAnsi="Comic Sans MS"/>
          <w:noProof/>
          <w:sz w:val="24"/>
          <w:szCs w:val="24"/>
          <w:lang w:eastAsia="de-DE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E5C9B32" wp14:editId="21BAA9DA">
                <wp:simplePos x="0" y="0"/>
                <wp:positionH relativeFrom="column">
                  <wp:posOffset>0</wp:posOffset>
                </wp:positionH>
                <wp:positionV relativeFrom="paragraph">
                  <wp:posOffset>37465</wp:posOffset>
                </wp:positionV>
                <wp:extent cx="6115050" cy="4625340"/>
                <wp:effectExtent l="19050" t="38100" r="57150" b="41910"/>
                <wp:wrapNone/>
                <wp:docPr id="24" name="Textfeld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15050" cy="4625340"/>
                        </a:xfrm>
                        <a:custGeom>
                          <a:avLst/>
                          <a:gdLst>
                            <a:gd name="connsiteX0" fmla="*/ 0 w 6115050"/>
                            <a:gd name="connsiteY0" fmla="*/ 0 h 4625340"/>
                            <a:gd name="connsiteX1" fmla="*/ 557149 w 6115050"/>
                            <a:gd name="connsiteY1" fmla="*/ 0 h 4625340"/>
                            <a:gd name="connsiteX2" fmla="*/ 1236599 w 6115050"/>
                            <a:gd name="connsiteY2" fmla="*/ 0 h 4625340"/>
                            <a:gd name="connsiteX3" fmla="*/ 2038350 w 6115050"/>
                            <a:gd name="connsiteY3" fmla="*/ 0 h 4625340"/>
                            <a:gd name="connsiteX4" fmla="*/ 2595499 w 6115050"/>
                            <a:gd name="connsiteY4" fmla="*/ 0 h 4625340"/>
                            <a:gd name="connsiteX5" fmla="*/ 3336099 w 6115050"/>
                            <a:gd name="connsiteY5" fmla="*/ 0 h 4625340"/>
                            <a:gd name="connsiteX6" fmla="*/ 3893248 w 6115050"/>
                            <a:gd name="connsiteY6" fmla="*/ 0 h 4625340"/>
                            <a:gd name="connsiteX7" fmla="*/ 4572698 w 6115050"/>
                            <a:gd name="connsiteY7" fmla="*/ 0 h 4625340"/>
                            <a:gd name="connsiteX8" fmla="*/ 5313299 w 6115050"/>
                            <a:gd name="connsiteY8" fmla="*/ 0 h 4625340"/>
                            <a:gd name="connsiteX9" fmla="*/ 6115050 w 6115050"/>
                            <a:gd name="connsiteY9" fmla="*/ 0 h 4625340"/>
                            <a:gd name="connsiteX10" fmla="*/ 6115050 w 6115050"/>
                            <a:gd name="connsiteY10" fmla="*/ 522003 h 4625340"/>
                            <a:gd name="connsiteX11" fmla="*/ 6115050 w 6115050"/>
                            <a:gd name="connsiteY11" fmla="*/ 1182766 h 4625340"/>
                            <a:gd name="connsiteX12" fmla="*/ 6115050 w 6115050"/>
                            <a:gd name="connsiteY12" fmla="*/ 1936035 h 4625340"/>
                            <a:gd name="connsiteX13" fmla="*/ 6115050 w 6115050"/>
                            <a:gd name="connsiteY13" fmla="*/ 2643051 h 4625340"/>
                            <a:gd name="connsiteX14" fmla="*/ 6115050 w 6115050"/>
                            <a:gd name="connsiteY14" fmla="*/ 3257561 h 4625340"/>
                            <a:gd name="connsiteX15" fmla="*/ 6115050 w 6115050"/>
                            <a:gd name="connsiteY15" fmla="*/ 3964577 h 4625340"/>
                            <a:gd name="connsiteX16" fmla="*/ 6115050 w 6115050"/>
                            <a:gd name="connsiteY16" fmla="*/ 4625340 h 4625340"/>
                            <a:gd name="connsiteX17" fmla="*/ 5435600 w 6115050"/>
                            <a:gd name="connsiteY17" fmla="*/ 4625340 h 4625340"/>
                            <a:gd name="connsiteX18" fmla="*/ 4633849 w 6115050"/>
                            <a:gd name="connsiteY18" fmla="*/ 4625340 h 4625340"/>
                            <a:gd name="connsiteX19" fmla="*/ 3832098 w 6115050"/>
                            <a:gd name="connsiteY19" fmla="*/ 4625340 h 4625340"/>
                            <a:gd name="connsiteX20" fmla="*/ 3091498 w 6115050"/>
                            <a:gd name="connsiteY20" fmla="*/ 4625340 h 4625340"/>
                            <a:gd name="connsiteX21" fmla="*/ 2350897 w 6115050"/>
                            <a:gd name="connsiteY21" fmla="*/ 4625340 h 4625340"/>
                            <a:gd name="connsiteX22" fmla="*/ 1610297 w 6115050"/>
                            <a:gd name="connsiteY22" fmla="*/ 4625340 h 4625340"/>
                            <a:gd name="connsiteX23" fmla="*/ 1053148 w 6115050"/>
                            <a:gd name="connsiteY23" fmla="*/ 4625340 h 4625340"/>
                            <a:gd name="connsiteX24" fmla="*/ 0 w 6115050"/>
                            <a:gd name="connsiteY24" fmla="*/ 4625340 h 4625340"/>
                            <a:gd name="connsiteX25" fmla="*/ 0 w 6115050"/>
                            <a:gd name="connsiteY25" fmla="*/ 3964577 h 4625340"/>
                            <a:gd name="connsiteX26" fmla="*/ 0 w 6115050"/>
                            <a:gd name="connsiteY26" fmla="*/ 3442574 h 4625340"/>
                            <a:gd name="connsiteX27" fmla="*/ 0 w 6115050"/>
                            <a:gd name="connsiteY27" fmla="*/ 2735558 h 4625340"/>
                            <a:gd name="connsiteX28" fmla="*/ 0 w 6115050"/>
                            <a:gd name="connsiteY28" fmla="*/ 2213556 h 4625340"/>
                            <a:gd name="connsiteX29" fmla="*/ 0 w 6115050"/>
                            <a:gd name="connsiteY29" fmla="*/ 1552793 h 4625340"/>
                            <a:gd name="connsiteX30" fmla="*/ 0 w 6115050"/>
                            <a:gd name="connsiteY30" fmla="*/ 799523 h 4625340"/>
                            <a:gd name="connsiteX31" fmla="*/ 0 w 6115050"/>
                            <a:gd name="connsiteY31" fmla="*/ 0 h 462534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</a:cxnLst>
                          <a:rect l="l" t="t" r="r" b="b"/>
                          <a:pathLst>
                            <a:path w="6115050" h="4625340" fill="none" extrusionOk="0">
                              <a:moveTo>
                                <a:pt x="0" y="0"/>
                              </a:moveTo>
                              <a:cubicBezTo>
                                <a:pt x="244035" y="23023"/>
                                <a:pt x="409986" y="18235"/>
                                <a:pt x="557149" y="0"/>
                              </a:cubicBezTo>
                              <a:cubicBezTo>
                                <a:pt x="704312" y="-18235"/>
                                <a:pt x="963195" y="14362"/>
                                <a:pt x="1236599" y="0"/>
                              </a:cubicBezTo>
                              <a:cubicBezTo>
                                <a:pt x="1510003" y="-14362"/>
                                <a:pt x="1774431" y="30632"/>
                                <a:pt x="2038350" y="0"/>
                              </a:cubicBezTo>
                              <a:cubicBezTo>
                                <a:pt x="2302269" y="-30632"/>
                                <a:pt x="2352092" y="13059"/>
                                <a:pt x="2595499" y="0"/>
                              </a:cubicBezTo>
                              <a:cubicBezTo>
                                <a:pt x="2838906" y="-13059"/>
                                <a:pt x="3164345" y="32420"/>
                                <a:pt x="3336099" y="0"/>
                              </a:cubicBezTo>
                              <a:cubicBezTo>
                                <a:pt x="3507853" y="-32420"/>
                                <a:pt x="3712882" y="23798"/>
                                <a:pt x="3893248" y="0"/>
                              </a:cubicBezTo>
                              <a:cubicBezTo>
                                <a:pt x="4073614" y="-23798"/>
                                <a:pt x="4350927" y="14365"/>
                                <a:pt x="4572698" y="0"/>
                              </a:cubicBezTo>
                              <a:cubicBezTo>
                                <a:pt x="4794469" y="-14365"/>
                                <a:pt x="5021761" y="-18895"/>
                                <a:pt x="5313299" y="0"/>
                              </a:cubicBezTo>
                              <a:cubicBezTo>
                                <a:pt x="5604837" y="18895"/>
                                <a:pt x="5875315" y="6441"/>
                                <a:pt x="6115050" y="0"/>
                              </a:cubicBezTo>
                              <a:cubicBezTo>
                                <a:pt x="6137848" y="156836"/>
                                <a:pt x="6090089" y="337334"/>
                                <a:pt x="6115050" y="522003"/>
                              </a:cubicBezTo>
                              <a:cubicBezTo>
                                <a:pt x="6140011" y="706672"/>
                                <a:pt x="6142048" y="881163"/>
                                <a:pt x="6115050" y="1182766"/>
                              </a:cubicBezTo>
                              <a:cubicBezTo>
                                <a:pt x="6088052" y="1484369"/>
                                <a:pt x="6150137" y="1704186"/>
                                <a:pt x="6115050" y="1936035"/>
                              </a:cubicBezTo>
                              <a:cubicBezTo>
                                <a:pt x="6079963" y="2167884"/>
                                <a:pt x="6099041" y="2473550"/>
                                <a:pt x="6115050" y="2643051"/>
                              </a:cubicBezTo>
                              <a:cubicBezTo>
                                <a:pt x="6131059" y="2812552"/>
                                <a:pt x="6086253" y="3109449"/>
                                <a:pt x="6115050" y="3257561"/>
                              </a:cubicBezTo>
                              <a:cubicBezTo>
                                <a:pt x="6143848" y="3405673"/>
                                <a:pt x="6103665" y="3673127"/>
                                <a:pt x="6115050" y="3964577"/>
                              </a:cubicBezTo>
                              <a:cubicBezTo>
                                <a:pt x="6126435" y="4256027"/>
                                <a:pt x="6096171" y="4460251"/>
                                <a:pt x="6115050" y="4625340"/>
                              </a:cubicBezTo>
                              <a:cubicBezTo>
                                <a:pt x="5886021" y="4635860"/>
                                <a:pt x="5641841" y="4624875"/>
                                <a:pt x="5435600" y="4625340"/>
                              </a:cubicBezTo>
                              <a:cubicBezTo>
                                <a:pt x="5229359" y="4625806"/>
                                <a:pt x="4994275" y="4650879"/>
                                <a:pt x="4633849" y="4625340"/>
                              </a:cubicBezTo>
                              <a:cubicBezTo>
                                <a:pt x="4273423" y="4599801"/>
                                <a:pt x="4147203" y="4612137"/>
                                <a:pt x="3832098" y="4625340"/>
                              </a:cubicBezTo>
                              <a:cubicBezTo>
                                <a:pt x="3516993" y="4638543"/>
                                <a:pt x="3406645" y="4635895"/>
                                <a:pt x="3091498" y="4625340"/>
                              </a:cubicBezTo>
                              <a:cubicBezTo>
                                <a:pt x="2776351" y="4614785"/>
                                <a:pt x="2643791" y="4626163"/>
                                <a:pt x="2350897" y="4625340"/>
                              </a:cubicBezTo>
                              <a:cubicBezTo>
                                <a:pt x="2058003" y="4624517"/>
                                <a:pt x="1901229" y="4634278"/>
                                <a:pt x="1610297" y="4625340"/>
                              </a:cubicBezTo>
                              <a:cubicBezTo>
                                <a:pt x="1319365" y="4616402"/>
                                <a:pt x="1191897" y="4613357"/>
                                <a:pt x="1053148" y="4625340"/>
                              </a:cubicBezTo>
                              <a:cubicBezTo>
                                <a:pt x="914399" y="4637323"/>
                                <a:pt x="458453" y="4594528"/>
                                <a:pt x="0" y="4625340"/>
                              </a:cubicBezTo>
                              <a:cubicBezTo>
                                <a:pt x="32716" y="4473043"/>
                                <a:pt x="-17247" y="4290165"/>
                                <a:pt x="0" y="3964577"/>
                              </a:cubicBezTo>
                              <a:cubicBezTo>
                                <a:pt x="17247" y="3638989"/>
                                <a:pt x="-21253" y="3627967"/>
                                <a:pt x="0" y="3442574"/>
                              </a:cubicBezTo>
                              <a:cubicBezTo>
                                <a:pt x="21253" y="3257181"/>
                                <a:pt x="-20353" y="2923480"/>
                                <a:pt x="0" y="2735558"/>
                              </a:cubicBezTo>
                              <a:cubicBezTo>
                                <a:pt x="20353" y="2547636"/>
                                <a:pt x="10880" y="2341110"/>
                                <a:pt x="0" y="2213556"/>
                              </a:cubicBezTo>
                              <a:cubicBezTo>
                                <a:pt x="-10880" y="2086002"/>
                                <a:pt x="3657" y="1709387"/>
                                <a:pt x="0" y="1552793"/>
                              </a:cubicBezTo>
                              <a:cubicBezTo>
                                <a:pt x="-3657" y="1396199"/>
                                <a:pt x="-33147" y="994302"/>
                                <a:pt x="0" y="799523"/>
                              </a:cubicBezTo>
                              <a:cubicBezTo>
                                <a:pt x="33147" y="604744"/>
                                <a:pt x="29570" y="351287"/>
                                <a:pt x="0" y="0"/>
                              </a:cubicBezTo>
                              <a:close/>
                            </a:path>
                            <a:path w="6115050" h="4625340" stroke="0" extrusionOk="0">
                              <a:moveTo>
                                <a:pt x="0" y="0"/>
                              </a:moveTo>
                              <a:cubicBezTo>
                                <a:pt x="259839" y="-11668"/>
                                <a:pt x="431678" y="-8968"/>
                                <a:pt x="618300" y="0"/>
                              </a:cubicBezTo>
                              <a:cubicBezTo>
                                <a:pt x="804922" y="8968"/>
                                <a:pt x="884438" y="-12033"/>
                                <a:pt x="1114298" y="0"/>
                              </a:cubicBezTo>
                              <a:cubicBezTo>
                                <a:pt x="1344158" y="12033"/>
                                <a:pt x="1521200" y="-14101"/>
                                <a:pt x="1916049" y="0"/>
                              </a:cubicBezTo>
                              <a:cubicBezTo>
                                <a:pt x="2310898" y="14101"/>
                                <a:pt x="2393351" y="24138"/>
                                <a:pt x="2534349" y="0"/>
                              </a:cubicBezTo>
                              <a:cubicBezTo>
                                <a:pt x="2675347" y="-24138"/>
                                <a:pt x="2909224" y="-28926"/>
                                <a:pt x="3152648" y="0"/>
                              </a:cubicBezTo>
                              <a:cubicBezTo>
                                <a:pt x="3396072" y="28926"/>
                                <a:pt x="3789618" y="1502"/>
                                <a:pt x="3954399" y="0"/>
                              </a:cubicBezTo>
                              <a:cubicBezTo>
                                <a:pt x="4119180" y="-1502"/>
                                <a:pt x="4254019" y="-18145"/>
                                <a:pt x="4511548" y="0"/>
                              </a:cubicBezTo>
                              <a:cubicBezTo>
                                <a:pt x="4769077" y="18145"/>
                                <a:pt x="4926073" y="36897"/>
                                <a:pt x="5313299" y="0"/>
                              </a:cubicBezTo>
                              <a:cubicBezTo>
                                <a:pt x="5700525" y="-36897"/>
                                <a:pt x="5821385" y="-39976"/>
                                <a:pt x="6115050" y="0"/>
                              </a:cubicBezTo>
                              <a:cubicBezTo>
                                <a:pt x="6127957" y="183367"/>
                                <a:pt x="6099990" y="461624"/>
                                <a:pt x="6115050" y="660763"/>
                              </a:cubicBezTo>
                              <a:cubicBezTo>
                                <a:pt x="6130110" y="859902"/>
                                <a:pt x="6135515" y="1131265"/>
                                <a:pt x="6115050" y="1321526"/>
                              </a:cubicBezTo>
                              <a:cubicBezTo>
                                <a:pt x="6094585" y="1511787"/>
                                <a:pt x="6095772" y="1867943"/>
                                <a:pt x="6115050" y="2028542"/>
                              </a:cubicBezTo>
                              <a:cubicBezTo>
                                <a:pt x="6134328" y="2189141"/>
                                <a:pt x="6095363" y="2296473"/>
                                <a:pt x="6115050" y="2550545"/>
                              </a:cubicBezTo>
                              <a:cubicBezTo>
                                <a:pt x="6134737" y="2804617"/>
                                <a:pt x="6102635" y="3009568"/>
                                <a:pt x="6115050" y="3211307"/>
                              </a:cubicBezTo>
                              <a:cubicBezTo>
                                <a:pt x="6127465" y="3413046"/>
                                <a:pt x="6110238" y="3701582"/>
                                <a:pt x="6115050" y="3872070"/>
                              </a:cubicBezTo>
                              <a:cubicBezTo>
                                <a:pt x="6119862" y="4042558"/>
                                <a:pt x="6095462" y="4310118"/>
                                <a:pt x="6115050" y="4625340"/>
                              </a:cubicBezTo>
                              <a:cubicBezTo>
                                <a:pt x="5745057" y="4635381"/>
                                <a:pt x="5537070" y="4589350"/>
                                <a:pt x="5374450" y="4625340"/>
                              </a:cubicBezTo>
                              <a:cubicBezTo>
                                <a:pt x="5211830" y="4661330"/>
                                <a:pt x="4998433" y="4616058"/>
                                <a:pt x="4695000" y="4625340"/>
                              </a:cubicBezTo>
                              <a:cubicBezTo>
                                <a:pt x="4391567" y="4634623"/>
                                <a:pt x="4410521" y="4630950"/>
                                <a:pt x="4199001" y="4625340"/>
                              </a:cubicBezTo>
                              <a:cubicBezTo>
                                <a:pt x="3987481" y="4619730"/>
                                <a:pt x="3843099" y="4634611"/>
                                <a:pt x="3641852" y="4625340"/>
                              </a:cubicBezTo>
                              <a:cubicBezTo>
                                <a:pt x="3440605" y="4616069"/>
                                <a:pt x="3201696" y="4632309"/>
                                <a:pt x="2840101" y="4625340"/>
                              </a:cubicBezTo>
                              <a:cubicBezTo>
                                <a:pt x="2478506" y="4618371"/>
                                <a:pt x="2352084" y="4613491"/>
                                <a:pt x="2160651" y="4625340"/>
                              </a:cubicBezTo>
                              <a:cubicBezTo>
                                <a:pt x="1969218" y="4637190"/>
                                <a:pt x="1774561" y="4641736"/>
                                <a:pt x="1603502" y="4625340"/>
                              </a:cubicBezTo>
                              <a:cubicBezTo>
                                <a:pt x="1432443" y="4608944"/>
                                <a:pt x="1087625" y="4624794"/>
                                <a:pt x="924052" y="4625340"/>
                              </a:cubicBezTo>
                              <a:cubicBezTo>
                                <a:pt x="760479" y="4625887"/>
                                <a:pt x="404281" y="4582314"/>
                                <a:pt x="0" y="4625340"/>
                              </a:cubicBezTo>
                              <a:cubicBezTo>
                                <a:pt x="-2428" y="4497547"/>
                                <a:pt x="-9638" y="4212006"/>
                                <a:pt x="0" y="4103337"/>
                              </a:cubicBezTo>
                              <a:cubicBezTo>
                                <a:pt x="9638" y="3994668"/>
                                <a:pt x="31637" y="3718315"/>
                                <a:pt x="0" y="3396321"/>
                              </a:cubicBezTo>
                              <a:cubicBezTo>
                                <a:pt x="-31637" y="3074327"/>
                                <a:pt x="15247" y="3091689"/>
                                <a:pt x="0" y="2828065"/>
                              </a:cubicBezTo>
                              <a:cubicBezTo>
                                <a:pt x="-15247" y="2564441"/>
                                <a:pt x="6682" y="2422611"/>
                                <a:pt x="0" y="2074795"/>
                              </a:cubicBezTo>
                              <a:cubicBezTo>
                                <a:pt x="-6682" y="1726979"/>
                                <a:pt x="-22482" y="1627835"/>
                                <a:pt x="0" y="1460286"/>
                              </a:cubicBezTo>
                              <a:cubicBezTo>
                                <a:pt x="22482" y="1292737"/>
                                <a:pt x="17665" y="1113624"/>
                                <a:pt x="0" y="938283"/>
                              </a:cubicBezTo>
                              <a:cubicBezTo>
                                <a:pt x="-17665" y="762942"/>
                                <a:pt x="-39284" y="290293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ysClr val="window" lastClr="FFFFFF"/>
                        </a:solidFill>
                        <a:ln w="19050">
                          <a:solidFill>
                            <a:prstClr val="black"/>
                          </a:solidFill>
                          <a:prstDash val="dash"/>
                          <a:extLst>
                            <a:ext uri="{C807C97D-BFC1-408E-A445-0C87EB9F89A2}">
                              <ask:lineSketchStyleProps xmlns:ask="http://schemas.microsoft.com/office/drawing/2018/sketchyshapes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219033472">
                                <a:prstGeom prst="rect">
                                  <a:avLst/>
                                </a:prstGeom>
                                <ask:type>
                                  <ask:lineSketchFreehand/>
                                </ask:type>
                              </ask:lineSketchStyleProps>
                            </a:ext>
                          </a:extLst>
                        </a:ln>
                      </wps:spPr>
                      <wps:txbx>
                        <w:txbxContent>
                          <w:p w14:paraId="4FCD834B" w14:textId="77777777" w:rsidR="002A4ABA" w:rsidRPr="00916961" w:rsidRDefault="002A4ABA" w:rsidP="002A4ABA">
                            <w:pPr>
                              <w:rPr>
                                <w:rFonts w:ascii="Comic Sans MS" w:hAnsi="Comic Sans MS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E5C9B32" id="Textfeld 24" o:spid="_x0000_s1035" type="#_x0000_t202" style="position:absolute;margin-left:0;margin-top:2.95pt;width:481.5pt;height:364.2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" fillcolor="window" strokeweight="1.5pt">
                <v:stroke dashstyle="dash"/>
                <v:textbox>
                  <w:txbxContent>
                    <w:p w14:paraId="4FCD834B" w14:textId="77777777" w:rsidR="002A4ABA" w:rsidRPr="00916961" w:rsidRDefault="002A4ABA" w:rsidP="002A4ABA">
                      <w:pPr>
                        <w:rPr>
                          <w:rFonts w:ascii="Comic Sans MS" w:hAnsi="Comic Sans MS"/>
                          <w:b/>
                          <w:bCs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DAB9ACA" w14:textId="77777777" w:rsidR="002A4ABA" w:rsidRDefault="002A4ABA" w:rsidP="002A4ABA">
      <w:pPr>
        <w:ind w:firstLine="708"/>
        <w:rPr>
          <w:rFonts w:ascii="Comic Sans MS" w:hAnsi="Comic Sans MS"/>
          <w:sz w:val="28"/>
          <w:szCs w:val="28"/>
        </w:rPr>
      </w:pPr>
    </w:p>
    <w:p w14:paraId="0B5DF1AE" w14:textId="77777777" w:rsidR="002A4ABA" w:rsidRPr="002A4ABA" w:rsidRDefault="002A4ABA" w:rsidP="002A4ABA">
      <w:pPr>
        <w:rPr>
          <w:rFonts w:ascii="Comic Sans MS" w:hAnsi="Comic Sans MS"/>
          <w:sz w:val="28"/>
          <w:szCs w:val="28"/>
        </w:rPr>
      </w:pPr>
    </w:p>
    <w:p w14:paraId="2E0D5FD4" w14:textId="77777777" w:rsidR="002A4ABA" w:rsidRPr="002A4ABA" w:rsidRDefault="002A4ABA" w:rsidP="002A4ABA">
      <w:pPr>
        <w:rPr>
          <w:rFonts w:ascii="Comic Sans MS" w:hAnsi="Comic Sans MS"/>
          <w:sz w:val="28"/>
          <w:szCs w:val="28"/>
        </w:rPr>
      </w:pPr>
    </w:p>
    <w:p w14:paraId="522203A8" w14:textId="77777777" w:rsidR="002A4ABA" w:rsidRPr="002A4ABA" w:rsidRDefault="002A4ABA" w:rsidP="002A4ABA">
      <w:pPr>
        <w:rPr>
          <w:rFonts w:ascii="Comic Sans MS" w:hAnsi="Comic Sans MS"/>
          <w:sz w:val="28"/>
          <w:szCs w:val="28"/>
        </w:rPr>
      </w:pPr>
    </w:p>
    <w:p w14:paraId="7DF33458" w14:textId="77777777" w:rsidR="002A4ABA" w:rsidRPr="002A4ABA" w:rsidRDefault="002A4ABA" w:rsidP="002A4ABA">
      <w:pPr>
        <w:rPr>
          <w:rFonts w:ascii="Comic Sans MS" w:hAnsi="Comic Sans MS"/>
          <w:sz w:val="28"/>
          <w:szCs w:val="28"/>
        </w:rPr>
      </w:pPr>
    </w:p>
    <w:p w14:paraId="762C1EE2" w14:textId="77777777" w:rsidR="002A4ABA" w:rsidRPr="002A4ABA" w:rsidRDefault="002A4ABA" w:rsidP="002A4ABA">
      <w:pPr>
        <w:rPr>
          <w:rFonts w:ascii="Comic Sans MS" w:hAnsi="Comic Sans MS"/>
          <w:sz w:val="28"/>
          <w:szCs w:val="28"/>
        </w:rPr>
      </w:pPr>
    </w:p>
    <w:p w14:paraId="15A9BB51" w14:textId="77777777" w:rsidR="002A4ABA" w:rsidRPr="002A4ABA" w:rsidRDefault="002A4ABA" w:rsidP="002A4ABA">
      <w:pPr>
        <w:rPr>
          <w:rFonts w:ascii="Comic Sans MS" w:hAnsi="Comic Sans MS"/>
          <w:sz w:val="28"/>
          <w:szCs w:val="28"/>
        </w:rPr>
      </w:pPr>
    </w:p>
    <w:p w14:paraId="2B83C59A" w14:textId="77777777" w:rsidR="002A4ABA" w:rsidRPr="002A4ABA" w:rsidRDefault="002A4ABA" w:rsidP="002A4ABA">
      <w:pPr>
        <w:rPr>
          <w:rFonts w:ascii="Comic Sans MS" w:hAnsi="Comic Sans MS"/>
          <w:sz w:val="28"/>
          <w:szCs w:val="28"/>
        </w:rPr>
      </w:pPr>
    </w:p>
    <w:p w14:paraId="7940811B" w14:textId="77777777" w:rsidR="002A4ABA" w:rsidRPr="002A4ABA" w:rsidRDefault="002A4ABA" w:rsidP="002A4ABA">
      <w:pPr>
        <w:rPr>
          <w:rFonts w:ascii="Comic Sans MS" w:hAnsi="Comic Sans MS"/>
          <w:sz w:val="28"/>
          <w:szCs w:val="28"/>
        </w:rPr>
      </w:pPr>
    </w:p>
    <w:p w14:paraId="3AA5D2AF" w14:textId="77777777" w:rsidR="002A4ABA" w:rsidRDefault="002A4ABA" w:rsidP="002A4ABA">
      <w:pPr>
        <w:rPr>
          <w:rFonts w:ascii="Comic Sans MS" w:hAnsi="Comic Sans MS"/>
          <w:sz w:val="28"/>
          <w:szCs w:val="28"/>
        </w:rPr>
      </w:pPr>
    </w:p>
    <w:p w14:paraId="06905061" w14:textId="77777777" w:rsidR="002A4ABA" w:rsidRDefault="002A4ABA" w:rsidP="002A4ABA">
      <w:pPr>
        <w:rPr>
          <w:rFonts w:ascii="Comic Sans MS" w:hAnsi="Comic Sans MS"/>
          <w:sz w:val="28"/>
          <w:szCs w:val="28"/>
        </w:rPr>
        <w:sectPr w:rsidR="002A4ABA">
          <w:pgSz w:w="11906" w:h="16838"/>
          <w:pgMar w:top="1417" w:right="1417" w:bottom="1134" w:left="1417" w:header="708" w:footer="708" w:gutter="0"/>
          <w:cols w:space="708"/>
          <w:docGrid w:linePitch="360"/>
        </w:sectPr>
      </w:pPr>
    </w:p>
    <w:p w14:paraId="696853AE" w14:textId="77777777" w:rsidR="002A4ABA" w:rsidRDefault="002A4ABA" w:rsidP="002A4ABA">
      <w:pPr>
        <w:rPr>
          <w:rFonts w:ascii="Comic Sans MS" w:hAnsi="Comic Sans MS"/>
          <w:b/>
          <w:bCs/>
          <w:sz w:val="28"/>
          <w:szCs w:val="28"/>
        </w:rPr>
      </w:pPr>
      <w:r>
        <w:rPr>
          <w:rFonts w:ascii="Comic Sans MS" w:hAnsi="Comic Sans MS"/>
          <w:b/>
          <w:bCs/>
          <w:noProof/>
          <w:sz w:val="28"/>
          <w:szCs w:val="28"/>
          <w:lang w:eastAsia="de-DE"/>
        </w:rPr>
        <w:lastRenderedPageBreak/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112DE20" wp14:editId="1BE02182">
                <wp:simplePos x="0" y="0"/>
                <wp:positionH relativeFrom="column">
                  <wp:posOffset>639445</wp:posOffset>
                </wp:positionH>
                <wp:positionV relativeFrom="paragraph">
                  <wp:posOffset>3535045</wp:posOffset>
                </wp:positionV>
                <wp:extent cx="4335780" cy="4282440"/>
                <wp:effectExtent l="0" t="0" r="7620" b="3810"/>
                <wp:wrapNone/>
                <wp:docPr id="28" name="Textfeld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35780" cy="42824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61C4A5B" w14:textId="77777777" w:rsidR="002A4ABA" w:rsidRDefault="002A4ABA">
                            <w:r>
                              <w:rPr>
                                <w:noProof/>
                                <w:lang w:eastAsia="de-DE"/>
                              </w:rPr>
                              <w:drawing>
                                <wp:inline distT="0" distB="0" distL="0" distR="0" wp14:anchorId="376C66CB" wp14:editId="54B04E30">
                                  <wp:extent cx="4163695" cy="4184650"/>
                                  <wp:effectExtent l="0" t="0" r="8255" b="6350"/>
                                  <wp:docPr id="29" name="Grafik 2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163695" cy="41846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112DE20" id="Textfeld 28" o:spid="_x0000_s1036" type="#_x0000_t202" style="position:absolute;margin-left:50.35pt;margin-top:278.35pt;width:341.4pt;height:337.2pt;z-index:251672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" fillcolor="white [3201]" stroked="f" strokeweight=".5pt">
                <v:textbox>
                  <w:txbxContent>
                    <w:p w14:paraId="261C4A5B" w14:textId="77777777" w:rsidR="002A4ABA" w:rsidRDefault="002A4ABA">
                      <w:r>
                        <w:rPr>
                          <w:noProof/>
                        </w:rPr>
                        <w:drawing>
                          <wp:inline distT="0" distB="0" distL="0" distR="0" wp14:anchorId="376C66CB" wp14:editId="54B04E30">
                            <wp:extent cx="4163695" cy="4184650"/>
                            <wp:effectExtent l="0" t="0" r="8255" b="6350"/>
                            <wp:docPr id="29" name="Grafik 2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163695" cy="41846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2A4ABA">
        <w:rPr>
          <w:rFonts w:ascii="Comic Sans MS" w:hAnsi="Comic Sans MS"/>
          <w:b/>
          <w:bCs/>
          <w:noProof/>
          <w:sz w:val="28"/>
          <w:szCs w:val="28"/>
          <w:lang w:eastAsia="de-DE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0722E54" wp14:editId="37680589">
                <wp:simplePos x="0" y="0"/>
                <wp:positionH relativeFrom="margin">
                  <wp:posOffset>1294765</wp:posOffset>
                </wp:positionH>
                <wp:positionV relativeFrom="paragraph">
                  <wp:posOffset>395605</wp:posOffset>
                </wp:positionV>
                <wp:extent cx="3108960" cy="2971800"/>
                <wp:effectExtent l="0" t="0" r="0" b="0"/>
                <wp:wrapNone/>
                <wp:docPr id="25" name="Textfeld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08960" cy="2971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2C460A1" w14:textId="77777777" w:rsidR="002A4ABA" w:rsidRDefault="002A4ABA">
                            <w:r w:rsidRPr="002A4ABA">
                              <w:rPr>
                                <w:noProof/>
                                <w:lang w:eastAsia="de-DE"/>
                              </w:rPr>
                              <w:drawing>
                                <wp:inline distT="0" distB="0" distL="0" distR="0" wp14:anchorId="0AB47C7B" wp14:editId="49182385">
                                  <wp:extent cx="2926080" cy="2874010"/>
                                  <wp:effectExtent l="0" t="0" r="7620" b="2540"/>
                                  <wp:docPr id="26" name="Grafik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26080" cy="28740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0722E54" id="Textfeld 25" o:spid="_x0000_s1037" type="#_x0000_t202" style="position:absolute;margin-left:101.95pt;margin-top:31.15pt;width:244.8pt;height:234pt;z-index:25167155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" fillcolor="white [3201]" stroked="f" strokeweight=".5pt">
                <v:textbox>
                  <w:txbxContent>
                    <w:p w14:paraId="62C460A1" w14:textId="77777777" w:rsidR="002A4ABA" w:rsidRDefault="002A4ABA">
                      <w:r w:rsidRPr="002A4ABA">
                        <w:rPr>
                          <w:noProof/>
                        </w:rPr>
                        <w:drawing>
                          <wp:inline distT="0" distB="0" distL="0" distR="0" wp14:anchorId="0AB47C7B" wp14:editId="49182385">
                            <wp:extent cx="2926080" cy="2874010"/>
                            <wp:effectExtent l="0" t="0" r="7620" b="2540"/>
                            <wp:docPr id="26" name="Grafik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26080" cy="287401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A4ABA">
        <w:rPr>
          <w:rFonts w:ascii="Comic Sans MS" w:hAnsi="Comic Sans MS"/>
          <w:b/>
          <w:bCs/>
          <w:sz w:val="28"/>
          <w:szCs w:val="28"/>
        </w:rPr>
        <w:t>Atome zeichnen</w:t>
      </w:r>
    </w:p>
    <w:p w14:paraId="625F2E20" w14:textId="77777777" w:rsidR="002A4ABA" w:rsidRPr="002A4ABA" w:rsidRDefault="002A4ABA" w:rsidP="002A4ABA">
      <w:pPr>
        <w:rPr>
          <w:rFonts w:ascii="Comic Sans MS" w:hAnsi="Comic Sans MS"/>
          <w:sz w:val="28"/>
          <w:szCs w:val="28"/>
        </w:rPr>
      </w:pPr>
    </w:p>
    <w:p w14:paraId="78795B63" w14:textId="77777777" w:rsidR="002A4ABA" w:rsidRPr="002A4ABA" w:rsidRDefault="002A4ABA" w:rsidP="002A4ABA">
      <w:pPr>
        <w:rPr>
          <w:rFonts w:ascii="Comic Sans MS" w:hAnsi="Comic Sans MS"/>
          <w:sz w:val="28"/>
          <w:szCs w:val="28"/>
        </w:rPr>
      </w:pPr>
    </w:p>
    <w:p w14:paraId="62B3D608" w14:textId="77777777" w:rsidR="002A4ABA" w:rsidRPr="002A4ABA" w:rsidRDefault="002A4ABA" w:rsidP="002A4ABA">
      <w:pPr>
        <w:rPr>
          <w:rFonts w:ascii="Comic Sans MS" w:hAnsi="Comic Sans MS"/>
          <w:sz w:val="28"/>
          <w:szCs w:val="28"/>
        </w:rPr>
      </w:pPr>
    </w:p>
    <w:p w14:paraId="2826CE7E" w14:textId="77777777" w:rsidR="002A4ABA" w:rsidRPr="002A4ABA" w:rsidRDefault="002A4ABA" w:rsidP="002A4ABA">
      <w:pPr>
        <w:rPr>
          <w:rFonts w:ascii="Comic Sans MS" w:hAnsi="Comic Sans MS"/>
          <w:sz w:val="28"/>
          <w:szCs w:val="28"/>
        </w:rPr>
      </w:pPr>
    </w:p>
    <w:p w14:paraId="73CC8C97" w14:textId="77777777" w:rsidR="002A4ABA" w:rsidRPr="002A4ABA" w:rsidRDefault="002A4ABA" w:rsidP="002A4ABA">
      <w:pPr>
        <w:rPr>
          <w:rFonts w:ascii="Comic Sans MS" w:hAnsi="Comic Sans MS"/>
          <w:sz w:val="28"/>
          <w:szCs w:val="28"/>
        </w:rPr>
      </w:pPr>
    </w:p>
    <w:p w14:paraId="093A6E60" w14:textId="77777777" w:rsidR="002A4ABA" w:rsidRPr="002A4ABA" w:rsidRDefault="002A4ABA" w:rsidP="002A4ABA">
      <w:pPr>
        <w:rPr>
          <w:rFonts w:ascii="Comic Sans MS" w:hAnsi="Comic Sans MS"/>
          <w:sz w:val="28"/>
          <w:szCs w:val="28"/>
        </w:rPr>
      </w:pPr>
    </w:p>
    <w:p w14:paraId="21A9138C" w14:textId="77777777" w:rsidR="002A4ABA" w:rsidRPr="002A4ABA" w:rsidRDefault="002A4ABA" w:rsidP="002A4ABA">
      <w:pPr>
        <w:rPr>
          <w:rFonts w:ascii="Comic Sans MS" w:hAnsi="Comic Sans MS"/>
          <w:sz w:val="28"/>
          <w:szCs w:val="28"/>
        </w:rPr>
      </w:pPr>
    </w:p>
    <w:p w14:paraId="6E5F9DF3" w14:textId="77777777" w:rsidR="002A4ABA" w:rsidRDefault="002A4ABA" w:rsidP="002A4ABA">
      <w:pPr>
        <w:rPr>
          <w:rFonts w:ascii="Comic Sans MS" w:hAnsi="Comic Sans MS"/>
          <w:b/>
          <w:bCs/>
          <w:sz w:val="28"/>
          <w:szCs w:val="28"/>
        </w:rPr>
      </w:pPr>
    </w:p>
    <w:p w14:paraId="653B670A" w14:textId="77777777" w:rsidR="002A4ABA" w:rsidRDefault="002A4ABA" w:rsidP="002A4ABA">
      <w:pPr>
        <w:ind w:firstLine="708"/>
        <w:rPr>
          <w:rFonts w:ascii="Comic Sans MS" w:hAnsi="Comic Sans MS"/>
          <w:sz w:val="28"/>
          <w:szCs w:val="28"/>
        </w:rPr>
        <w:sectPr w:rsidR="002A4ABA">
          <w:pgSz w:w="11906" w:h="16838"/>
          <w:pgMar w:top="1417" w:right="1417" w:bottom="1134" w:left="1417" w:header="708" w:footer="708" w:gutter="0"/>
          <w:cols w:space="708"/>
          <w:docGrid w:linePitch="360"/>
        </w:sectPr>
      </w:pPr>
    </w:p>
    <w:p w14:paraId="32ECDCE6" w14:textId="77777777" w:rsidR="002A4ABA" w:rsidRPr="002A4ABA" w:rsidRDefault="002A4ABA" w:rsidP="002A4ABA">
      <w:pPr>
        <w:ind w:firstLine="708"/>
        <w:rPr>
          <w:rFonts w:ascii="Comic Sans MS" w:hAnsi="Comic Sans MS"/>
          <w:b/>
          <w:bCs/>
          <w:sz w:val="28"/>
          <w:szCs w:val="28"/>
        </w:rPr>
      </w:pPr>
      <w:r w:rsidRPr="002A4ABA">
        <w:rPr>
          <w:rFonts w:ascii="Comic Sans MS" w:hAnsi="Comic Sans MS"/>
          <w:b/>
          <w:bCs/>
          <w:sz w:val="28"/>
          <w:szCs w:val="28"/>
        </w:rPr>
        <w:lastRenderedPageBreak/>
        <w:t>Erlenmeyerkolben mit Flüssigkeit</w:t>
      </w:r>
    </w:p>
    <w:p w14:paraId="43E33D78" w14:textId="77777777" w:rsidR="002A4ABA" w:rsidRDefault="002A4ABA" w:rsidP="002A4ABA">
      <w:pPr>
        <w:ind w:firstLine="708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de-DE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CA93B61" wp14:editId="7357B8AC">
                <wp:simplePos x="0" y="0"/>
                <wp:positionH relativeFrom="margin">
                  <wp:align>center</wp:align>
                </wp:positionH>
                <wp:positionV relativeFrom="paragraph">
                  <wp:posOffset>102870</wp:posOffset>
                </wp:positionV>
                <wp:extent cx="4168140" cy="3223260"/>
                <wp:effectExtent l="0" t="0" r="3810" b="0"/>
                <wp:wrapNone/>
                <wp:docPr id="30" name="Textfeld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68140" cy="32232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BD618A3" w14:textId="77777777" w:rsidR="002A4ABA" w:rsidRDefault="002A4ABA">
                            <w:r w:rsidRPr="002A4ABA">
                              <w:rPr>
                                <w:noProof/>
                                <w:lang w:eastAsia="de-DE"/>
                              </w:rPr>
                              <w:drawing>
                                <wp:inline distT="0" distB="0" distL="0" distR="0" wp14:anchorId="3E177EEE" wp14:editId="266D5398">
                                  <wp:extent cx="4064000" cy="3125470"/>
                                  <wp:effectExtent l="0" t="0" r="0" b="0"/>
                                  <wp:docPr id="31" name="Grafik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064000" cy="312547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CA93B61" id="Textfeld 30" o:spid="_x0000_s1038" type="#_x0000_t202" style="position:absolute;left:0;text-align:left;margin-left:0;margin-top:8.1pt;width:328.2pt;height:253.8pt;z-index:251673600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" fillcolor="white [3201]" stroked="f" strokeweight=".5pt">
                <v:textbox>
                  <w:txbxContent>
                    <w:p w14:paraId="1BD618A3" w14:textId="77777777" w:rsidR="002A4ABA" w:rsidRDefault="002A4ABA">
                      <w:r w:rsidRPr="002A4ABA">
                        <w:rPr>
                          <w:noProof/>
                        </w:rPr>
                        <w:drawing>
                          <wp:inline distT="0" distB="0" distL="0" distR="0" wp14:anchorId="3E177EEE" wp14:editId="266D5398">
                            <wp:extent cx="4064000" cy="3125470"/>
                            <wp:effectExtent l="0" t="0" r="0" b="0"/>
                            <wp:docPr id="31" name="Grafik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064000" cy="312547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FB9FD3B" w14:textId="77777777" w:rsidR="002A4ABA" w:rsidRPr="002A4ABA" w:rsidRDefault="002A4ABA" w:rsidP="002A4ABA">
      <w:pPr>
        <w:rPr>
          <w:rFonts w:ascii="Comic Sans MS" w:hAnsi="Comic Sans MS"/>
          <w:sz w:val="28"/>
          <w:szCs w:val="28"/>
        </w:rPr>
      </w:pPr>
    </w:p>
    <w:p w14:paraId="1D34BC11" w14:textId="77777777" w:rsidR="002A4ABA" w:rsidRPr="002A4ABA" w:rsidRDefault="002A4ABA" w:rsidP="002A4ABA">
      <w:pPr>
        <w:rPr>
          <w:rFonts w:ascii="Comic Sans MS" w:hAnsi="Comic Sans MS"/>
          <w:sz w:val="28"/>
          <w:szCs w:val="28"/>
        </w:rPr>
      </w:pPr>
    </w:p>
    <w:p w14:paraId="0B1FA6EE" w14:textId="77777777" w:rsidR="002A4ABA" w:rsidRPr="002A4ABA" w:rsidRDefault="002A4ABA" w:rsidP="002A4ABA">
      <w:pPr>
        <w:rPr>
          <w:rFonts w:ascii="Comic Sans MS" w:hAnsi="Comic Sans MS"/>
          <w:sz w:val="28"/>
          <w:szCs w:val="28"/>
        </w:rPr>
      </w:pPr>
    </w:p>
    <w:p w14:paraId="5853A844" w14:textId="77777777" w:rsidR="002A4ABA" w:rsidRPr="002A4ABA" w:rsidRDefault="002A4ABA" w:rsidP="002A4ABA">
      <w:pPr>
        <w:rPr>
          <w:rFonts w:ascii="Comic Sans MS" w:hAnsi="Comic Sans MS"/>
          <w:sz w:val="28"/>
          <w:szCs w:val="28"/>
        </w:rPr>
      </w:pPr>
    </w:p>
    <w:p w14:paraId="1C6B0E33" w14:textId="77777777" w:rsidR="002A4ABA" w:rsidRPr="002A4ABA" w:rsidRDefault="002A4ABA" w:rsidP="002A4ABA">
      <w:pPr>
        <w:rPr>
          <w:rFonts w:ascii="Comic Sans MS" w:hAnsi="Comic Sans MS"/>
          <w:sz w:val="28"/>
          <w:szCs w:val="28"/>
        </w:rPr>
      </w:pPr>
    </w:p>
    <w:p w14:paraId="520C77AB" w14:textId="77777777" w:rsidR="002A4ABA" w:rsidRDefault="002A4ABA" w:rsidP="002A4ABA">
      <w:pPr>
        <w:ind w:firstLine="708"/>
        <w:rPr>
          <w:rFonts w:ascii="Comic Sans MS" w:hAnsi="Comic Sans MS"/>
          <w:sz w:val="28"/>
          <w:szCs w:val="28"/>
        </w:rPr>
      </w:pPr>
    </w:p>
    <w:p w14:paraId="4357BD5A" w14:textId="77777777" w:rsidR="002A4ABA" w:rsidRDefault="002A4ABA" w:rsidP="002A4ABA">
      <w:pPr>
        <w:ind w:firstLine="708"/>
        <w:rPr>
          <w:rFonts w:ascii="Comic Sans MS" w:hAnsi="Comic Sans MS"/>
          <w:sz w:val="28"/>
          <w:szCs w:val="28"/>
        </w:rPr>
      </w:pPr>
    </w:p>
    <w:p w14:paraId="1808048F" w14:textId="77777777" w:rsidR="002A4ABA" w:rsidRDefault="002A4ABA" w:rsidP="002A4ABA">
      <w:pPr>
        <w:ind w:firstLine="708"/>
        <w:rPr>
          <w:rFonts w:ascii="Comic Sans MS" w:hAnsi="Comic Sans MS"/>
          <w:sz w:val="28"/>
          <w:szCs w:val="28"/>
        </w:rPr>
      </w:pPr>
    </w:p>
    <w:p w14:paraId="06A393C8" w14:textId="77777777" w:rsidR="00B90010" w:rsidRDefault="002A4ABA" w:rsidP="002A4ABA">
      <w:pPr>
        <w:ind w:firstLine="708"/>
        <w:rPr>
          <w:rFonts w:ascii="Comic Sans MS" w:hAnsi="Comic Sans MS"/>
          <w:sz w:val="28"/>
          <w:szCs w:val="28"/>
        </w:rPr>
        <w:sectPr w:rsidR="00B90010">
          <w:pgSz w:w="11906" w:h="16838"/>
          <w:pgMar w:top="1417" w:right="1417" w:bottom="1134" w:left="1417" w:header="708" w:footer="708" w:gutter="0"/>
          <w:cols w:space="708"/>
          <w:docGrid w:linePitch="360"/>
        </w:sectPr>
      </w:pPr>
      <w:r>
        <w:rPr>
          <w:rFonts w:ascii="Comic Sans MS" w:hAnsi="Comic Sans MS"/>
          <w:noProof/>
          <w:sz w:val="24"/>
          <w:szCs w:val="24"/>
          <w:lang w:eastAsia="de-DE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754A6C8" wp14:editId="558F09B7">
                <wp:simplePos x="0" y="0"/>
                <wp:positionH relativeFrom="column">
                  <wp:posOffset>0</wp:posOffset>
                </wp:positionH>
                <wp:positionV relativeFrom="paragraph">
                  <wp:posOffset>37465</wp:posOffset>
                </wp:positionV>
                <wp:extent cx="6115050" cy="4625340"/>
                <wp:effectExtent l="19050" t="38100" r="57150" b="41910"/>
                <wp:wrapNone/>
                <wp:docPr id="32" name="Textfeld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15050" cy="4625340"/>
                        </a:xfrm>
                        <a:custGeom>
                          <a:avLst/>
                          <a:gdLst>
                            <a:gd name="connsiteX0" fmla="*/ 0 w 6115050"/>
                            <a:gd name="connsiteY0" fmla="*/ 0 h 4625340"/>
                            <a:gd name="connsiteX1" fmla="*/ 557149 w 6115050"/>
                            <a:gd name="connsiteY1" fmla="*/ 0 h 4625340"/>
                            <a:gd name="connsiteX2" fmla="*/ 1236599 w 6115050"/>
                            <a:gd name="connsiteY2" fmla="*/ 0 h 4625340"/>
                            <a:gd name="connsiteX3" fmla="*/ 2038350 w 6115050"/>
                            <a:gd name="connsiteY3" fmla="*/ 0 h 4625340"/>
                            <a:gd name="connsiteX4" fmla="*/ 2595499 w 6115050"/>
                            <a:gd name="connsiteY4" fmla="*/ 0 h 4625340"/>
                            <a:gd name="connsiteX5" fmla="*/ 3336099 w 6115050"/>
                            <a:gd name="connsiteY5" fmla="*/ 0 h 4625340"/>
                            <a:gd name="connsiteX6" fmla="*/ 3893248 w 6115050"/>
                            <a:gd name="connsiteY6" fmla="*/ 0 h 4625340"/>
                            <a:gd name="connsiteX7" fmla="*/ 4572698 w 6115050"/>
                            <a:gd name="connsiteY7" fmla="*/ 0 h 4625340"/>
                            <a:gd name="connsiteX8" fmla="*/ 5313299 w 6115050"/>
                            <a:gd name="connsiteY8" fmla="*/ 0 h 4625340"/>
                            <a:gd name="connsiteX9" fmla="*/ 6115050 w 6115050"/>
                            <a:gd name="connsiteY9" fmla="*/ 0 h 4625340"/>
                            <a:gd name="connsiteX10" fmla="*/ 6115050 w 6115050"/>
                            <a:gd name="connsiteY10" fmla="*/ 522003 h 4625340"/>
                            <a:gd name="connsiteX11" fmla="*/ 6115050 w 6115050"/>
                            <a:gd name="connsiteY11" fmla="*/ 1182766 h 4625340"/>
                            <a:gd name="connsiteX12" fmla="*/ 6115050 w 6115050"/>
                            <a:gd name="connsiteY12" fmla="*/ 1936035 h 4625340"/>
                            <a:gd name="connsiteX13" fmla="*/ 6115050 w 6115050"/>
                            <a:gd name="connsiteY13" fmla="*/ 2643051 h 4625340"/>
                            <a:gd name="connsiteX14" fmla="*/ 6115050 w 6115050"/>
                            <a:gd name="connsiteY14" fmla="*/ 3257561 h 4625340"/>
                            <a:gd name="connsiteX15" fmla="*/ 6115050 w 6115050"/>
                            <a:gd name="connsiteY15" fmla="*/ 3964577 h 4625340"/>
                            <a:gd name="connsiteX16" fmla="*/ 6115050 w 6115050"/>
                            <a:gd name="connsiteY16" fmla="*/ 4625340 h 4625340"/>
                            <a:gd name="connsiteX17" fmla="*/ 5435600 w 6115050"/>
                            <a:gd name="connsiteY17" fmla="*/ 4625340 h 4625340"/>
                            <a:gd name="connsiteX18" fmla="*/ 4633849 w 6115050"/>
                            <a:gd name="connsiteY18" fmla="*/ 4625340 h 4625340"/>
                            <a:gd name="connsiteX19" fmla="*/ 3832098 w 6115050"/>
                            <a:gd name="connsiteY19" fmla="*/ 4625340 h 4625340"/>
                            <a:gd name="connsiteX20" fmla="*/ 3091498 w 6115050"/>
                            <a:gd name="connsiteY20" fmla="*/ 4625340 h 4625340"/>
                            <a:gd name="connsiteX21" fmla="*/ 2350897 w 6115050"/>
                            <a:gd name="connsiteY21" fmla="*/ 4625340 h 4625340"/>
                            <a:gd name="connsiteX22" fmla="*/ 1610297 w 6115050"/>
                            <a:gd name="connsiteY22" fmla="*/ 4625340 h 4625340"/>
                            <a:gd name="connsiteX23" fmla="*/ 1053148 w 6115050"/>
                            <a:gd name="connsiteY23" fmla="*/ 4625340 h 4625340"/>
                            <a:gd name="connsiteX24" fmla="*/ 0 w 6115050"/>
                            <a:gd name="connsiteY24" fmla="*/ 4625340 h 4625340"/>
                            <a:gd name="connsiteX25" fmla="*/ 0 w 6115050"/>
                            <a:gd name="connsiteY25" fmla="*/ 3964577 h 4625340"/>
                            <a:gd name="connsiteX26" fmla="*/ 0 w 6115050"/>
                            <a:gd name="connsiteY26" fmla="*/ 3442574 h 4625340"/>
                            <a:gd name="connsiteX27" fmla="*/ 0 w 6115050"/>
                            <a:gd name="connsiteY27" fmla="*/ 2735558 h 4625340"/>
                            <a:gd name="connsiteX28" fmla="*/ 0 w 6115050"/>
                            <a:gd name="connsiteY28" fmla="*/ 2213556 h 4625340"/>
                            <a:gd name="connsiteX29" fmla="*/ 0 w 6115050"/>
                            <a:gd name="connsiteY29" fmla="*/ 1552793 h 4625340"/>
                            <a:gd name="connsiteX30" fmla="*/ 0 w 6115050"/>
                            <a:gd name="connsiteY30" fmla="*/ 799523 h 4625340"/>
                            <a:gd name="connsiteX31" fmla="*/ 0 w 6115050"/>
                            <a:gd name="connsiteY31" fmla="*/ 0 h 462534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</a:cxnLst>
                          <a:rect l="l" t="t" r="r" b="b"/>
                          <a:pathLst>
                            <a:path w="6115050" h="4625340" fill="none" extrusionOk="0">
                              <a:moveTo>
                                <a:pt x="0" y="0"/>
                              </a:moveTo>
                              <a:cubicBezTo>
                                <a:pt x="244035" y="23023"/>
                                <a:pt x="409986" y="18235"/>
                                <a:pt x="557149" y="0"/>
                              </a:cubicBezTo>
                              <a:cubicBezTo>
                                <a:pt x="704312" y="-18235"/>
                                <a:pt x="963195" y="14362"/>
                                <a:pt x="1236599" y="0"/>
                              </a:cubicBezTo>
                              <a:cubicBezTo>
                                <a:pt x="1510003" y="-14362"/>
                                <a:pt x="1774431" y="30632"/>
                                <a:pt x="2038350" y="0"/>
                              </a:cubicBezTo>
                              <a:cubicBezTo>
                                <a:pt x="2302269" y="-30632"/>
                                <a:pt x="2352092" y="13059"/>
                                <a:pt x="2595499" y="0"/>
                              </a:cubicBezTo>
                              <a:cubicBezTo>
                                <a:pt x="2838906" y="-13059"/>
                                <a:pt x="3164345" y="32420"/>
                                <a:pt x="3336099" y="0"/>
                              </a:cubicBezTo>
                              <a:cubicBezTo>
                                <a:pt x="3507853" y="-32420"/>
                                <a:pt x="3712882" y="23798"/>
                                <a:pt x="3893248" y="0"/>
                              </a:cubicBezTo>
                              <a:cubicBezTo>
                                <a:pt x="4073614" y="-23798"/>
                                <a:pt x="4350927" y="14365"/>
                                <a:pt x="4572698" y="0"/>
                              </a:cubicBezTo>
                              <a:cubicBezTo>
                                <a:pt x="4794469" y="-14365"/>
                                <a:pt x="5021761" y="-18895"/>
                                <a:pt x="5313299" y="0"/>
                              </a:cubicBezTo>
                              <a:cubicBezTo>
                                <a:pt x="5604837" y="18895"/>
                                <a:pt x="5875315" y="6441"/>
                                <a:pt x="6115050" y="0"/>
                              </a:cubicBezTo>
                              <a:cubicBezTo>
                                <a:pt x="6137848" y="156836"/>
                                <a:pt x="6090089" y="337334"/>
                                <a:pt x="6115050" y="522003"/>
                              </a:cubicBezTo>
                              <a:cubicBezTo>
                                <a:pt x="6140011" y="706672"/>
                                <a:pt x="6142048" y="881163"/>
                                <a:pt x="6115050" y="1182766"/>
                              </a:cubicBezTo>
                              <a:cubicBezTo>
                                <a:pt x="6088052" y="1484369"/>
                                <a:pt x="6150137" y="1704186"/>
                                <a:pt x="6115050" y="1936035"/>
                              </a:cubicBezTo>
                              <a:cubicBezTo>
                                <a:pt x="6079963" y="2167884"/>
                                <a:pt x="6099041" y="2473550"/>
                                <a:pt x="6115050" y="2643051"/>
                              </a:cubicBezTo>
                              <a:cubicBezTo>
                                <a:pt x="6131059" y="2812552"/>
                                <a:pt x="6086253" y="3109449"/>
                                <a:pt x="6115050" y="3257561"/>
                              </a:cubicBezTo>
                              <a:cubicBezTo>
                                <a:pt x="6143848" y="3405673"/>
                                <a:pt x="6103665" y="3673127"/>
                                <a:pt x="6115050" y="3964577"/>
                              </a:cubicBezTo>
                              <a:cubicBezTo>
                                <a:pt x="6126435" y="4256027"/>
                                <a:pt x="6096171" y="4460251"/>
                                <a:pt x="6115050" y="4625340"/>
                              </a:cubicBezTo>
                              <a:cubicBezTo>
                                <a:pt x="5886021" y="4635860"/>
                                <a:pt x="5641841" y="4624875"/>
                                <a:pt x="5435600" y="4625340"/>
                              </a:cubicBezTo>
                              <a:cubicBezTo>
                                <a:pt x="5229359" y="4625806"/>
                                <a:pt x="4994275" y="4650879"/>
                                <a:pt x="4633849" y="4625340"/>
                              </a:cubicBezTo>
                              <a:cubicBezTo>
                                <a:pt x="4273423" y="4599801"/>
                                <a:pt x="4147203" y="4612137"/>
                                <a:pt x="3832098" y="4625340"/>
                              </a:cubicBezTo>
                              <a:cubicBezTo>
                                <a:pt x="3516993" y="4638543"/>
                                <a:pt x="3406645" y="4635895"/>
                                <a:pt x="3091498" y="4625340"/>
                              </a:cubicBezTo>
                              <a:cubicBezTo>
                                <a:pt x="2776351" y="4614785"/>
                                <a:pt x="2643791" y="4626163"/>
                                <a:pt x="2350897" y="4625340"/>
                              </a:cubicBezTo>
                              <a:cubicBezTo>
                                <a:pt x="2058003" y="4624517"/>
                                <a:pt x="1901229" y="4634278"/>
                                <a:pt x="1610297" y="4625340"/>
                              </a:cubicBezTo>
                              <a:cubicBezTo>
                                <a:pt x="1319365" y="4616402"/>
                                <a:pt x="1191897" y="4613357"/>
                                <a:pt x="1053148" y="4625340"/>
                              </a:cubicBezTo>
                              <a:cubicBezTo>
                                <a:pt x="914399" y="4637323"/>
                                <a:pt x="458453" y="4594528"/>
                                <a:pt x="0" y="4625340"/>
                              </a:cubicBezTo>
                              <a:cubicBezTo>
                                <a:pt x="32716" y="4473043"/>
                                <a:pt x="-17247" y="4290165"/>
                                <a:pt x="0" y="3964577"/>
                              </a:cubicBezTo>
                              <a:cubicBezTo>
                                <a:pt x="17247" y="3638989"/>
                                <a:pt x="-21253" y="3627967"/>
                                <a:pt x="0" y="3442574"/>
                              </a:cubicBezTo>
                              <a:cubicBezTo>
                                <a:pt x="21253" y="3257181"/>
                                <a:pt x="-20353" y="2923480"/>
                                <a:pt x="0" y="2735558"/>
                              </a:cubicBezTo>
                              <a:cubicBezTo>
                                <a:pt x="20353" y="2547636"/>
                                <a:pt x="10880" y="2341110"/>
                                <a:pt x="0" y="2213556"/>
                              </a:cubicBezTo>
                              <a:cubicBezTo>
                                <a:pt x="-10880" y="2086002"/>
                                <a:pt x="3657" y="1709387"/>
                                <a:pt x="0" y="1552793"/>
                              </a:cubicBezTo>
                              <a:cubicBezTo>
                                <a:pt x="-3657" y="1396199"/>
                                <a:pt x="-33147" y="994302"/>
                                <a:pt x="0" y="799523"/>
                              </a:cubicBezTo>
                              <a:cubicBezTo>
                                <a:pt x="33147" y="604744"/>
                                <a:pt x="29570" y="351287"/>
                                <a:pt x="0" y="0"/>
                              </a:cubicBezTo>
                              <a:close/>
                            </a:path>
                            <a:path w="6115050" h="4625340" stroke="0" extrusionOk="0">
                              <a:moveTo>
                                <a:pt x="0" y="0"/>
                              </a:moveTo>
                              <a:cubicBezTo>
                                <a:pt x="259839" y="-11668"/>
                                <a:pt x="431678" y="-8968"/>
                                <a:pt x="618300" y="0"/>
                              </a:cubicBezTo>
                              <a:cubicBezTo>
                                <a:pt x="804922" y="8968"/>
                                <a:pt x="884438" y="-12033"/>
                                <a:pt x="1114298" y="0"/>
                              </a:cubicBezTo>
                              <a:cubicBezTo>
                                <a:pt x="1344158" y="12033"/>
                                <a:pt x="1521200" y="-14101"/>
                                <a:pt x="1916049" y="0"/>
                              </a:cubicBezTo>
                              <a:cubicBezTo>
                                <a:pt x="2310898" y="14101"/>
                                <a:pt x="2393351" y="24138"/>
                                <a:pt x="2534349" y="0"/>
                              </a:cubicBezTo>
                              <a:cubicBezTo>
                                <a:pt x="2675347" y="-24138"/>
                                <a:pt x="2909224" y="-28926"/>
                                <a:pt x="3152648" y="0"/>
                              </a:cubicBezTo>
                              <a:cubicBezTo>
                                <a:pt x="3396072" y="28926"/>
                                <a:pt x="3789618" y="1502"/>
                                <a:pt x="3954399" y="0"/>
                              </a:cubicBezTo>
                              <a:cubicBezTo>
                                <a:pt x="4119180" y="-1502"/>
                                <a:pt x="4254019" y="-18145"/>
                                <a:pt x="4511548" y="0"/>
                              </a:cubicBezTo>
                              <a:cubicBezTo>
                                <a:pt x="4769077" y="18145"/>
                                <a:pt x="4926073" y="36897"/>
                                <a:pt x="5313299" y="0"/>
                              </a:cubicBezTo>
                              <a:cubicBezTo>
                                <a:pt x="5700525" y="-36897"/>
                                <a:pt x="5821385" y="-39976"/>
                                <a:pt x="6115050" y="0"/>
                              </a:cubicBezTo>
                              <a:cubicBezTo>
                                <a:pt x="6127957" y="183367"/>
                                <a:pt x="6099990" y="461624"/>
                                <a:pt x="6115050" y="660763"/>
                              </a:cubicBezTo>
                              <a:cubicBezTo>
                                <a:pt x="6130110" y="859902"/>
                                <a:pt x="6135515" y="1131265"/>
                                <a:pt x="6115050" y="1321526"/>
                              </a:cubicBezTo>
                              <a:cubicBezTo>
                                <a:pt x="6094585" y="1511787"/>
                                <a:pt x="6095772" y="1867943"/>
                                <a:pt x="6115050" y="2028542"/>
                              </a:cubicBezTo>
                              <a:cubicBezTo>
                                <a:pt x="6134328" y="2189141"/>
                                <a:pt x="6095363" y="2296473"/>
                                <a:pt x="6115050" y="2550545"/>
                              </a:cubicBezTo>
                              <a:cubicBezTo>
                                <a:pt x="6134737" y="2804617"/>
                                <a:pt x="6102635" y="3009568"/>
                                <a:pt x="6115050" y="3211307"/>
                              </a:cubicBezTo>
                              <a:cubicBezTo>
                                <a:pt x="6127465" y="3413046"/>
                                <a:pt x="6110238" y="3701582"/>
                                <a:pt x="6115050" y="3872070"/>
                              </a:cubicBezTo>
                              <a:cubicBezTo>
                                <a:pt x="6119862" y="4042558"/>
                                <a:pt x="6095462" y="4310118"/>
                                <a:pt x="6115050" y="4625340"/>
                              </a:cubicBezTo>
                              <a:cubicBezTo>
                                <a:pt x="5745057" y="4635381"/>
                                <a:pt x="5537070" y="4589350"/>
                                <a:pt x="5374450" y="4625340"/>
                              </a:cubicBezTo>
                              <a:cubicBezTo>
                                <a:pt x="5211830" y="4661330"/>
                                <a:pt x="4998433" y="4616058"/>
                                <a:pt x="4695000" y="4625340"/>
                              </a:cubicBezTo>
                              <a:cubicBezTo>
                                <a:pt x="4391567" y="4634623"/>
                                <a:pt x="4410521" y="4630950"/>
                                <a:pt x="4199001" y="4625340"/>
                              </a:cubicBezTo>
                              <a:cubicBezTo>
                                <a:pt x="3987481" y="4619730"/>
                                <a:pt x="3843099" y="4634611"/>
                                <a:pt x="3641852" y="4625340"/>
                              </a:cubicBezTo>
                              <a:cubicBezTo>
                                <a:pt x="3440605" y="4616069"/>
                                <a:pt x="3201696" y="4632309"/>
                                <a:pt x="2840101" y="4625340"/>
                              </a:cubicBezTo>
                              <a:cubicBezTo>
                                <a:pt x="2478506" y="4618371"/>
                                <a:pt x="2352084" y="4613491"/>
                                <a:pt x="2160651" y="4625340"/>
                              </a:cubicBezTo>
                              <a:cubicBezTo>
                                <a:pt x="1969218" y="4637190"/>
                                <a:pt x="1774561" y="4641736"/>
                                <a:pt x="1603502" y="4625340"/>
                              </a:cubicBezTo>
                              <a:cubicBezTo>
                                <a:pt x="1432443" y="4608944"/>
                                <a:pt x="1087625" y="4624794"/>
                                <a:pt x="924052" y="4625340"/>
                              </a:cubicBezTo>
                              <a:cubicBezTo>
                                <a:pt x="760479" y="4625887"/>
                                <a:pt x="404281" y="4582314"/>
                                <a:pt x="0" y="4625340"/>
                              </a:cubicBezTo>
                              <a:cubicBezTo>
                                <a:pt x="-2428" y="4497547"/>
                                <a:pt x="-9638" y="4212006"/>
                                <a:pt x="0" y="4103337"/>
                              </a:cubicBezTo>
                              <a:cubicBezTo>
                                <a:pt x="9638" y="3994668"/>
                                <a:pt x="31637" y="3718315"/>
                                <a:pt x="0" y="3396321"/>
                              </a:cubicBezTo>
                              <a:cubicBezTo>
                                <a:pt x="-31637" y="3074327"/>
                                <a:pt x="15247" y="3091689"/>
                                <a:pt x="0" y="2828065"/>
                              </a:cubicBezTo>
                              <a:cubicBezTo>
                                <a:pt x="-15247" y="2564441"/>
                                <a:pt x="6682" y="2422611"/>
                                <a:pt x="0" y="2074795"/>
                              </a:cubicBezTo>
                              <a:cubicBezTo>
                                <a:pt x="-6682" y="1726979"/>
                                <a:pt x="-22482" y="1627835"/>
                                <a:pt x="0" y="1460286"/>
                              </a:cubicBezTo>
                              <a:cubicBezTo>
                                <a:pt x="22482" y="1292737"/>
                                <a:pt x="17665" y="1113624"/>
                                <a:pt x="0" y="938283"/>
                              </a:cubicBezTo>
                              <a:cubicBezTo>
                                <a:pt x="-17665" y="762942"/>
                                <a:pt x="-39284" y="290293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ysClr val="window" lastClr="FFFFFF"/>
                        </a:solidFill>
                        <a:ln w="19050">
                          <a:solidFill>
                            <a:prstClr val="black"/>
                          </a:solidFill>
                          <a:prstDash val="dash"/>
                          <a:extLst>
                            <a:ext uri="{C807C97D-BFC1-408E-A445-0C87EB9F89A2}">
                              <ask:lineSketchStyleProps xmlns:ask="http://schemas.microsoft.com/office/drawing/2018/sketchyshapes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219033472">
                                <a:prstGeom prst="rect">
                                  <a:avLst/>
                                </a:prstGeom>
                                <ask:type>
                                  <ask:lineSketchFreehand/>
                                </ask:type>
                              </ask:lineSketchStyleProps>
                            </a:ext>
                          </a:extLst>
                        </a:ln>
                      </wps:spPr>
                      <wps:txbx>
                        <w:txbxContent>
                          <w:p w14:paraId="5139E1AC" w14:textId="77777777" w:rsidR="002A4ABA" w:rsidRPr="00916961" w:rsidRDefault="002A4ABA" w:rsidP="002A4ABA">
                            <w:pPr>
                              <w:rPr>
                                <w:rFonts w:ascii="Comic Sans MS" w:hAnsi="Comic Sans MS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754A6C8" id="Textfeld 32" o:spid="_x0000_s1039" type="#_x0000_t202" style="position:absolute;left:0;text-align:left;margin-left:0;margin-top:2.95pt;width:481.5pt;height:364.2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" fillcolor="window" strokeweight="1.5pt">
                <v:stroke dashstyle="dash"/>
                <v:textbox>
                  <w:txbxContent>
                    <w:p w14:paraId="5139E1AC" w14:textId="77777777" w:rsidR="002A4ABA" w:rsidRPr="00916961" w:rsidRDefault="002A4ABA" w:rsidP="002A4ABA">
                      <w:pPr>
                        <w:rPr>
                          <w:rFonts w:ascii="Comic Sans MS" w:hAnsi="Comic Sans MS"/>
                          <w:b/>
                          <w:bCs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C690B1D" w14:textId="77777777" w:rsidR="002A4ABA" w:rsidRDefault="00B90010" w:rsidP="002A4ABA">
      <w:pPr>
        <w:ind w:firstLine="708"/>
        <w:rPr>
          <w:rFonts w:ascii="Comic Sans MS" w:hAnsi="Comic Sans MS"/>
          <w:b/>
          <w:bCs/>
          <w:sz w:val="28"/>
          <w:szCs w:val="28"/>
        </w:rPr>
      </w:pPr>
      <w:r w:rsidRPr="00B90010">
        <w:rPr>
          <w:rFonts w:ascii="Comic Sans MS" w:hAnsi="Comic Sans MS"/>
          <w:b/>
          <w:bCs/>
          <w:sz w:val="28"/>
          <w:szCs w:val="28"/>
        </w:rPr>
        <w:lastRenderedPageBreak/>
        <w:t>Pipette mit Flüssigkeit</w:t>
      </w:r>
    </w:p>
    <w:p w14:paraId="74DC3EDC" w14:textId="77777777" w:rsidR="00B90010" w:rsidRDefault="00B90010" w:rsidP="002A4ABA">
      <w:pPr>
        <w:ind w:firstLine="708"/>
        <w:rPr>
          <w:rFonts w:ascii="Comic Sans MS" w:hAnsi="Comic Sans MS"/>
          <w:b/>
          <w:bCs/>
          <w:sz w:val="28"/>
          <w:szCs w:val="28"/>
        </w:rPr>
      </w:pPr>
      <w:r>
        <w:rPr>
          <w:rFonts w:ascii="Comic Sans MS" w:hAnsi="Comic Sans MS"/>
          <w:b/>
          <w:bCs/>
          <w:noProof/>
          <w:sz w:val="28"/>
          <w:szCs w:val="28"/>
          <w:lang w:eastAsia="de-DE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B74A11F" wp14:editId="745614D3">
                <wp:simplePos x="0" y="0"/>
                <wp:positionH relativeFrom="margin">
                  <wp:align>center</wp:align>
                </wp:positionH>
                <wp:positionV relativeFrom="paragraph">
                  <wp:posOffset>293370</wp:posOffset>
                </wp:positionV>
                <wp:extent cx="1783080" cy="2430780"/>
                <wp:effectExtent l="0" t="0" r="7620" b="7620"/>
                <wp:wrapNone/>
                <wp:docPr id="33" name="Textfeld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83080" cy="24307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77DE7A6" w14:textId="77777777" w:rsidR="00B90010" w:rsidRDefault="00B90010">
                            <w:r w:rsidRPr="00B90010">
                              <w:rPr>
                                <w:noProof/>
                                <w:lang w:eastAsia="de-DE"/>
                              </w:rPr>
                              <w:drawing>
                                <wp:inline distT="0" distB="0" distL="0" distR="0" wp14:anchorId="4B2CAD9C" wp14:editId="0C0D06C7">
                                  <wp:extent cx="1668780" cy="2332990"/>
                                  <wp:effectExtent l="0" t="0" r="7620" b="0"/>
                                  <wp:docPr id="34" name="Grafik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68780" cy="23329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B74A11F" id="Textfeld 33" o:spid="_x0000_s1040" type="#_x0000_t202" style="position:absolute;left:0;text-align:left;margin-left:0;margin-top:23.1pt;width:140.4pt;height:191.4pt;z-index:251676672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" fillcolor="white [3201]" stroked="f" strokeweight=".5pt">
                <v:textbox>
                  <w:txbxContent>
                    <w:p w14:paraId="177DE7A6" w14:textId="77777777" w:rsidR="00B90010" w:rsidRDefault="00B90010">
                      <w:r w:rsidRPr="00B90010">
                        <w:rPr>
                          <w:noProof/>
                        </w:rPr>
                        <w:drawing>
                          <wp:inline distT="0" distB="0" distL="0" distR="0" wp14:anchorId="4B2CAD9C" wp14:editId="0C0D06C7">
                            <wp:extent cx="1668780" cy="2332990"/>
                            <wp:effectExtent l="0" t="0" r="7620" b="0"/>
                            <wp:docPr id="34" name="Grafik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68780" cy="23329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bookmarkStart w:id="1" w:name="_GoBack"/>
                      <w:bookmarkEnd w:id="1"/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0646A45" w14:textId="77777777" w:rsidR="00B90010" w:rsidRDefault="00C2574D" w:rsidP="002A4ABA">
      <w:pPr>
        <w:ind w:firstLine="708"/>
        <w:rPr>
          <w:rFonts w:ascii="Comic Sans MS" w:hAnsi="Comic Sans MS"/>
          <w:b/>
          <w:bCs/>
          <w:sz w:val="28"/>
          <w:szCs w:val="28"/>
        </w:rPr>
      </w:pPr>
      <w:r>
        <w:rPr>
          <w:rFonts w:ascii="Comic Sans MS" w:hAnsi="Comic Sans MS"/>
          <w:b/>
          <w:bCs/>
          <w:noProof/>
          <w:sz w:val="28"/>
          <w:szCs w:val="28"/>
          <w:lang w:eastAsia="de-DE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569D884" wp14:editId="68A40F26">
                <wp:simplePos x="0" y="0"/>
                <wp:positionH relativeFrom="column">
                  <wp:posOffset>2148205</wp:posOffset>
                </wp:positionH>
                <wp:positionV relativeFrom="paragraph">
                  <wp:posOffset>6492875</wp:posOffset>
                </wp:positionV>
                <wp:extent cx="1432560" cy="1965960"/>
                <wp:effectExtent l="266700" t="171450" r="262890" b="167640"/>
                <wp:wrapNone/>
                <wp:docPr id="37" name="Textfeld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580592">
                          <a:off x="0" y="0"/>
                          <a:ext cx="1432560" cy="19659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E751D60" w14:textId="77777777" w:rsidR="00C2574D" w:rsidRDefault="00C2574D">
                            <w:r w:rsidRPr="00C2574D">
                              <w:rPr>
                                <w:noProof/>
                                <w:lang w:eastAsia="de-DE"/>
                              </w:rPr>
                              <w:drawing>
                                <wp:inline distT="0" distB="0" distL="0" distR="0" wp14:anchorId="6AC9B03F" wp14:editId="567B4451">
                                  <wp:extent cx="1264285" cy="1868170"/>
                                  <wp:effectExtent l="0" t="0" r="0" b="0"/>
                                  <wp:docPr id="38" name="Grafik 3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64285" cy="186817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569D884" id="Textfeld 37" o:spid="_x0000_s1041" type="#_x0000_t202" style="position:absolute;left:0;text-align:left;margin-left:169.15pt;margin-top:511.25pt;width:112.8pt;height:154.8pt;rotation:-1113465fd;z-index:251678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" fillcolor="white [3201]" stroked="f" strokeweight=".5pt">
                <v:textbox>
                  <w:txbxContent>
                    <w:p w14:paraId="4E751D60" w14:textId="77777777" w:rsidR="00C2574D" w:rsidRDefault="00C2574D">
                      <w:r w:rsidRPr="00C2574D">
                        <w:rPr>
                          <w:noProof/>
                        </w:rPr>
                        <w:drawing>
                          <wp:inline distT="0" distB="0" distL="0" distR="0" wp14:anchorId="6AC9B03F" wp14:editId="567B4451">
                            <wp:extent cx="1264285" cy="1868170"/>
                            <wp:effectExtent l="0" t="0" r="0" b="0"/>
                            <wp:docPr id="38" name="Grafik 3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64285" cy="186817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B90010">
        <w:rPr>
          <w:rFonts w:ascii="Comic Sans MS" w:hAnsi="Comic Sans MS"/>
          <w:b/>
          <w:bCs/>
          <w:noProof/>
          <w:sz w:val="28"/>
          <w:szCs w:val="28"/>
          <w:lang w:eastAsia="de-DE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8E624C7" wp14:editId="301DEFCA">
                <wp:simplePos x="0" y="0"/>
                <wp:positionH relativeFrom="margin">
                  <wp:posOffset>921385</wp:posOffset>
                </wp:positionH>
                <wp:positionV relativeFrom="paragraph">
                  <wp:posOffset>2599055</wp:posOffset>
                </wp:positionV>
                <wp:extent cx="3954780" cy="3802380"/>
                <wp:effectExtent l="0" t="0" r="7620" b="7620"/>
                <wp:wrapNone/>
                <wp:docPr id="35" name="Textfeld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54780" cy="38023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0636566" w14:textId="77777777" w:rsidR="00B90010" w:rsidRDefault="00B90010">
                            <w:r>
                              <w:rPr>
                                <w:noProof/>
                                <w:lang w:eastAsia="de-DE"/>
                              </w:rPr>
                              <w:drawing>
                                <wp:inline distT="0" distB="0" distL="0" distR="0" wp14:anchorId="51F8B2C3" wp14:editId="4CEECCCA">
                                  <wp:extent cx="3753517" cy="3771900"/>
                                  <wp:effectExtent l="0" t="0" r="0" b="0"/>
                                  <wp:docPr id="36" name="Grafik 3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804408" cy="382304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8E624C7" id="Textfeld 35" o:spid="_x0000_s1042" type="#_x0000_t202" style="position:absolute;left:0;text-align:left;margin-left:72.55pt;margin-top:204.65pt;width:311.4pt;height:299.4pt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" fillcolor="white [3201]" stroked="f" strokeweight=".5pt">
                <v:textbox>
                  <w:txbxContent>
                    <w:p w14:paraId="30636566" w14:textId="77777777" w:rsidR="00B90010" w:rsidRDefault="00B90010">
                      <w:r>
                        <w:rPr>
                          <w:noProof/>
                        </w:rPr>
                        <w:drawing>
                          <wp:inline distT="0" distB="0" distL="0" distR="0" wp14:anchorId="51F8B2C3" wp14:editId="4CEECCCA">
                            <wp:extent cx="3753517" cy="3771900"/>
                            <wp:effectExtent l="0" t="0" r="0" b="0"/>
                            <wp:docPr id="36" name="Grafik 3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804408" cy="382304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74DA5B7" w14:textId="77777777" w:rsidR="00C2574D" w:rsidRPr="00C2574D" w:rsidRDefault="00C2574D" w:rsidP="00C2574D">
      <w:pPr>
        <w:rPr>
          <w:rFonts w:ascii="Comic Sans MS" w:hAnsi="Comic Sans MS"/>
          <w:sz w:val="28"/>
          <w:szCs w:val="28"/>
        </w:rPr>
      </w:pPr>
    </w:p>
    <w:p w14:paraId="28DB56B7" w14:textId="77777777" w:rsidR="00C2574D" w:rsidRPr="00C2574D" w:rsidRDefault="00C2574D" w:rsidP="00C2574D">
      <w:pPr>
        <w:rPr>
          <w:rFonts w:ascii="Comic Sans MS" w:hAnsi="Comic Sans MS"/>
          <w:sz w:val="28"/>
          <w:szCs w:val="28"/>
        </w:rPr>
      </w:pPr>
    </w:p>
    <w:p w14:paraId="019A8047" w14:textId="77777777" w:rsidR="00C2574D" w:rsidRPr="00C2574D" w:rsidRDefault="00C2574D" w:rsidP="00C2574D">
      <w:pPr>
        <w:rPr>
          <w:rFonts w:ascii="Comic Sans MS" w:hAnsi="Comic Sans MS"/>
          <w:sz w:val="28"/>
          <w:szCs w:val="28"/>
        </w:rPr>
      </w:pPr>
    </w:p>
    <w:p w14:paraId="1F37D672" w14:textId="77777777" w:rsidR="00C2574D" w:rsidRPr="00C2574D" w:rsidRDefault="00C2574D" w:rsidP="00C2574D">
      <w:pPr>
        <w:rPr>
          <w:rFonts w:ascii="Comic Sans MS" w:hAnsi="Comic Sans MS"/>
          <w:sz w:val="28"/>
          <w:szCs w:val="28"/>
        </w:rPr>
      </w:pPr>
    </w:p>
    <w:p w14:paraId="3C2AA52A" w14:textId="77777777" w:rsidR="00C2574D" w:rsidRPr="00C2574D" w:rsidRDefault="00C2574D" w:rsidP="00C2574D">
      <w:pPr>
        <w:rPr>
          <w:rFonts w:ascii="Comic Sans MS" w:hAnsi="Comic Sans MS"/>
          <w:sz w:val="28"/>
          <w:szCs w:val="28"/>
        </w:rPr>
      </w:pPr>
    </w:p>
    <w:p w14:paraId="4B0F01C1" w14:textId="77777777" w:rsidR="00C2574D" w:rsidRPr="00C2574D" w:rsidRDefault="00C2574D" w:rsidP="00C2574D">
      <w:pPr>
        <w:rPr>
          <w:rFonts w:ascii="Comic Sans MS" w:hAnsi="Comic Sans MS"/>
          <w:sz w:val="28"/>
          <w:szCs w:val="28"/>
        </w:rPr>
      </w:pPr>
    </w:p>
    <w:p w14:paraId="19C321D5" w14:textId="77777777" w:rsidR="00C2574D" w:rsidRPr="00C2574D" w:rsidRDefault="00C2574D" w:rsidP="00C2574D">
      <w:pPr>
        <w:rPr>
          <w:rFonts w:ascii="Comic Sans MS" w:hAnsi="Comic Sans MS"/>
          <w:sz w:val="28"/>
          <w:szCs w:val="28"/>
        </w:rPr>
      </w:pPr>
    </w:p>
    <w:p w14:paraId="6DF59E40" w14:textId="77777777" w:rsidR="00C2574D" w:rsidRPr="00C2574D" w:rsidRDefault="00C2574D" w:rsidP="00C2574D">
      <w:pPr>
        <w:rPr>
          <w:rFonts w:ascii="Comic Sans MS" w:hAnsi="Comic Sans MS"/>
          <w:sz w:val="28"/>
          <w:szCs w:val="28"/>
        </w:rPr>
      </w:pPr>
    </w:p>
    <w:p w14:paraId="02C4EE19" w14:textId="77777777" w:rsidR="00C2574D" w:rsidRPr="00C2574D" w:rsidRDefault="00C2574D" w:rsidP="00C2574D">
      <w:pPr>
        <w:rPr>
          <w:rFonts w:ascii="Comic Sans MS" w:hAnsi="Comic Sans MS"/>
          <w:sz w:val="28"/>
          <w:szCs w:val="28"/>
        </w:rPr>
      </w:pPr>
    </w:p>
    <w:p w14:paraId="57EED779" w14:textId="77777777" w:rsidR="00C2574D" w:rsidRPr="00C2574D" w:rsidRDefault="00C2574D" w:rsidP="00C2574D">
      <w:pPr>
        <w:rPr>
          <w:rFonts w:ascii="Comic Sans MS" w:hAnsi="Comic Sans MS"/>
          <w:sz w:val="28"/>
          <w:szCs w:val="28"/>
        </w:rPr>
      </w:pPr>
    </w:p>
    <w:p w14:paraId="00CD251D" w14:textId="77777777" w:rsidR="00C2574D" w:rsidRPr="00C2574D" w:rsidRDefault="00C2574D" w:rsidP="00C2574D">
      <w:pPr>
        <w:rPr>
          <w:rFonts w:ascii="Comic Sans MS" w:hAnsi="Comic Sans MS"/>
          <w:sz w:val="28"/>
          <w:szCs w:val="28"/>
        </w:rPr>
      </w:pPr>
    </w:p>
    <w:p w14:paraId="59158015" w14:textId="77777777" w:rsidR="00C2574D" w:rsidRPr="00C2574D" w:rsidRDefault="00C2574D" w:rsidP="00C2574D">
      <w:pPr>
        <w:rPr>
          <w:rFonts w:ascii="Comic Sans MS" w:hAnsi="Comic Sans MS"/>
          <w:sz w:val="28"/>
          <w:szCs w:val="28"/>
        </w:rPr>
      </w:pPr>
    </w:p>
    <w:p w14:paraId="28DF8876" w14:textId="77777777" w:rsidR="00C2574D" w:rsidRPr="00C2574D" w:rsidRDefault="00C2574D" w:rsidP="00C2574D">
      <w:pPr>
        <w:rPr>
          <w:rFonts w:ascii="Comic Sans MS" w:hAnsi="Comic Sans MS"/>
          <w:sz w:val="28"/>
          <w:szCs w:val="28"/>
        </w:rPr>
      </w:pPr>
    </w:p>
    <w:p w14:paraId="2282EC36" w14:textId="77777777" w:rsidR="00C2574D" w:rsidRPr="00C2574D" w:rsidRDefault="00C2574D" w:rsidP="00C2574D">
      <w:pPr>
        <w:rPr>
          <w:rFonts w:ascii="Comic Sans MS" w:hAnsi="Comic Sans MS"/>
          <w:sz w:val="28"/>
          <w:szCs w:val="28"/>
        </w:rPr>
      </w:pPr>
    </w:p>
    <w:p w14:paraId="13ACA930" w14:textId="77777777" w:rsidR="00C2574D" w:rsidRPr="00C2574D" w:rsidRDefault="00C2574D" w:rsidP="00C2574D">
      <w:pPr>
        <w:rPr>
          <w:rFonts w:ascii="Comic Sans MS" w:hAnsi="Comic Sans MS"/>
          <w:sz w:val="28"/>
          <w:szCs w:val="28"/>
        </w:rPr>
      </w:pPr>
    </w:p>
    <w:p w14:paraId="61E35A8C" w14:textId="77777777" w:rsidR="00C2574D" w:rsidRDefault="00C2574D" w:rsidP="00C2574D">
      <w:pPr>
        <w:rPr>
          <w:rFonts w:ascii="Comic Sans MS" w:hAnsi="Comic Sans MS"/>
          <w:b/>
          <w:bCs/>
          <w:sz w:val="28"/>
          <w:szCs w:val="28"/>
        </w:rPr>
      </w:pPr>
    </w:p>
    <w:p w14:paraId="6A158AF8" w14:textId="77777777" w:rsidR="00C2574D" w:rsidRDefault="00C2574D" w:rsidP="00C2574D">
      <w:pPr>
        <w:ind w:firstLine="708"/>
        <w:rPr>
          <w:rFonts w:ascii="Comic Sans MS" w:hAnsi="Comic Sans MS"/>
          <w:sz w:val="28"/>
          <w:szCs w:val="28"/>
        </w:rPr>
        <w:sectPr w:rsidR="00C2574D">
          <w:pgSz w:w="11906" w:h="16838"/>
          <w:pgMar w:top="1417" w:right="1417" w:bottom="1134" w:left="1417" w:header="708" w:footer="708" w:gutter="0"/>
          <w:cols w:space="708"/>
          <w:docGrid w:linePitch="360"/>
        </w:sectPr>
      </w:pPr>
    </w:p>
    <w:p w14:paraId="6B887777" w14:textId="77777777" w:rsidR="007B380D" w:rsidRDefault="007B380D" w:rsidP="007B380D">
      <w:pPr>
        <w:rPr>
          <w:rFonts w:ascii="Comic Sans MS" w:hAnsi="Comic Sans MS"/>
          <w:b/>
          <w:bCs/>
          <w:sz w:val="28"/>
          <w:szCs w:val="28"/>
        </w:rPr>
      </w:pPr>
      <w:r w:rsidRPr="007B380D">
        <w:rPr>
          <w:rFonts w:ascii="Comic Sans MS" w:hAnsi="Comic Sans MS"/>
          <w:b/>
          <w:bCs/>
          <w:sz w:val="28"/>
          <w:szCs w:val="28"/>
        </w:rPr>
        <w:lastRenderedPageBreak/>
        <w:t>Versuch Kupferbrief</w:t>
      </w:r>
    </w:p>
    <w:p w14:paraId="6D5BEFE9" w14:textId="77777777" w:rsidR="007B380D" w:rsidRPr="007B380D" w:rsidRDefault="007B380D" w:rsidP="007B380D">
      <w:pPr>
        <w:pStyle w:val="StandardWeb"/>
        <w:tabs>
          <w:tab w:val="left" w:pos="280"/>
        </w:tabs>
        <w:spacing w:before="240" w:beforeAutospacing="0" w:after="0" w:afterAutospacing="0" w:line="216" w:lineRule="auto"/>
      </w:pPr>
      <w:r w:rsidRPr="007B380D">
        <w:rPr>
          <w:rFonts w:ascii="Comic Sans MS" w:eastAsiaTheme="minorEastAsia" w:hAnsi="Comic Sans MS" w:cstheme="minorBidi"/>
          <w:b/>
          <w:bCs/>
          <w:color w:val="000000" w:themeColor="text1"/>
          <w:kern w:val="24"/>
        </w:rPr>
        <w:t>Kann sich Kupfer verwandeln?</w:t>
      </w:r>
    </w:p>
    <w:p w14:paraId="7B0FBC32" w14:textId="77777777" w:rsidR="007B380D" w:rsidRPr="007B380D" w:rsidRDefault="007B380D" w:rsidP="007B380D">
      <w:pPr>
        <w:pStyle w:val="StandardWeb"/>
        <w:tabs>
          <w:tab w:val="left" w:pos="148"/>
          <w:tab w:val="left" w:pos="280"/>
        </w:tabs>
        <w:spacing w:before="240" w:beforeAutospacing="0" w:after="0" w:afterAutospacing="0" w:line="216" w:lineRule="auto"/>
      </w:pPr>
      <w:r w:rsidRPr="007B380D">
        <w:rPr>
          <w:rFonts w:ascii="Comic Sans MS" w:eastAsiaTheme="minorEastAsia" w:hAnsi="Comic Sans MS" w:cstheme="minorBidi"/>
          <w:color w:val="000000" w:themeColor="text1"/>
          <w:kern w:val="24"/>
        </w:rPr>
        <w:tab/>
        <w:t xml:space="preserve"> Falte ein Stück Kupferblech zu einen luftdichten „Brief“ zusammen.</w:t>
      </w:r>
    </w:p>
    <w:p w14:paraId="25B3C26D" w14:textId="77777777" w:rsidR="007B380D" w:rsidRPr="007B380D" w:rsidRDefault="007B380D" w:rsidP="007B380D">
      <w:pPr>
        <w:pStyle w:val="StandardWeb"/>
        <w:tabs>
          <w:tab w:val="left" w:pos="148"/>
          <w:tab w:val="left" w:pos="280"/>
        </w:tabs>
        <w:spacing w:before="240" w:beforeAutospacing="0" w:after="0" w:afterAutospacing="0" w:line="216" w:lineRule="auto"/>
      </w:pPr>
      <w:r w:rsidRPr="007B380D">
        <w:rPr>
          <w:rFonts w:ascii="Comic Sans MS" w:eastAsiaTheme="minorEastAsia" w:hAnsi="Comic Sans MS" w:cstheme="minorBidi"/>
          <w:color w:val="000000" w:themeColor="text1"/>
          <w:kern w:val="24"/>
        </w:rPr>
        <w:tab/>
        <w:t xml:space="preserve">Halte es mit einer Tiegelzange für etwa 20 Sekunden in die rauschende </w:t>
      </w:r>
      <w:r w:rsidRPr="007B380D">
        <w:rPr>
          <w:rFonts w:ascii="Comic Sans MS" w:eastAsiaTheme="minorEastAsia" w:hAnsi="Comic Sans MS" w:cstheme="minorBidi"/>
          <w:color w:val="000000" w:themeColor="text1"/>
          <w:kern w:val="24"/>
        </w:rPr>
        <w:tab/>
      </w:r>
      <w:r w:rsidRPr="007B380D">
        <w:rPr>
          <w:rFonts w:ascii="Comic Sans MS" w:eastAsiaTheme="minorEastAsia" w:hAnsi="Comic Sans MS" w:cstheme="minorBidi"/>
          <w:color w:val="000000" w:themeColor="text1"/>
          <w:kern w:val="24"/>
        </w:rPr>
        <w:tab/>
        <w:t>Brennerflamme!</w:t>
      </w:r>
    </w:p>
    <w:p w14:paraId="7C36979A" w14:textId="77777777" w:rsidR="007B380D" w:rsidRDefault="007B380D" w:rsidP="007B380D">
      <w:pPr>
        <w:pStyle w:val="StandardWeb"/>
        <w:tabs>
          <w:tab w:val="left" w:pos="148"/>
          <w:tab w:val="left" w:pos="280"/>
        </w:tabs>
        <w:spacing w:before="240" w:beforeAutospacing="0" w:after="0" w:afterAutospacing="0" w:line="216" w:lineRule="auto"/>
        <w:rPr>
          <w:rFonts w:ascii="Comic Sans MS" w:eastAsiaTheme="minorEastAsia" w:hAnsi="Comic Sans MS" w:cstheme="minorBidi"/>
          <w:color w:val="000000" w:themeColor="text1"/>
          <w:kern w:val="24"/>
        </w:rPr>
      </w:pPr>
      <w:r w:rsidRPr="007B380D">
        <w:rPr>
          <w:rFonts w:ascii="Comic Sans MS" w:eastAsiaTheme="minorEastAsia" w:hAnsi="Comic Sans MS" w:cstheme="minorBidi"/>
          <w:color w:val="000000" w:themeColor="text1"/>
          <w:kern w:val="24"/>
        </w:rPr>
        <w:tab/>
        <w:t xml:space="preserve">Warte bis der „Kupferbrief“ abgekühlt ist und falte ihn wieder auseinander. </w:t>
      </w:r>
    </w:p>
    <w:p w14:paraId="5562DE23" w14:textId="77777777" w:rsidR="007B380D" w:rsidRPr="007B380D" w:rsidRDefault="007B380D" w:rsidP="007B380D">
      <w:pPr>
        <w:pStyle w:val="StandardWeb"/>
        <w:tabs>
          <w:tab w:val="left" w:pos="148"/>
          <w:tab w:val="left" w:pos="280"/>
        </w:tabs>
        <w:spacing w:before="240" w:beforeAutospacing="0" w:after="0" w:afterAutospacing="0" w:line="216" w:lineRule="auto"/>
        <w:rPr>
          <w:b/>
          <w:bCs/>
        </w:rPr>
      </w:pPr>
      <w:r w:rsidRPr="007B380D">
        <w:rPr>
          <w:rFonts w:ascii="Comic Sans MS" w:eastAsiaTheme="minorEastAsia" w:hAnsi="Comic Sans MS" w:cstheme="minorBidi"/>
          <w:b/>
          <w:bCs/>
          <w:color w:val="000000" w:themeColor="text1"/>
          <w:kern w:val="24"/>
        </w:rPr>
        <w:t>Aufgaben</w:t>
      </w:r>
    </w:p>
    <w:p w14:paraId="4CF0D3D5" w14:textId="77777777" w:rsidR="007B380D" w:rsidRPr="007B380D" w:rsidRDefault="007B380D" w:rsidP="007B380D">
      <w:pPr>
        <w:spacing w:after="0"/>
        <w:rPr>
          <w:rFonts w:ascii="Comic Sans MS" w:hAnsi="Comic Sans MS"/>
          <w:sz w:val="24"/>
          <w:szCs w:val="24"/>
        </w:rPr>
      </w:pPr>
      <w:r w:rsidRPr="007B380D">
        <w:rPr>
          <w:rFonts w:ascii="Comic Sans MS" w:hAnsi="Comic Sans MS"/>
          <w:sz w:val="24"/>
          <w:szCs w:val="24"/>
        </w:rPr>
        <w:t>1. Wandel die Versuchsvorschrift in eine Sketchnotes um.</w:t>
      </w:r>
    </w:p>
    <w:p w14:paraId="4DFB7A87" w14:textId="7BC53921" w:rsidR="007B380D" w:rsidRPr="007B380D" w:rsidRDefault="007B380D" w:rsidP="007B380D">
      <w:pPr>
        <w:spacing w:after="0"/>
        <w:rPr>
          <w:rFonts w:ascii="Comic Sans MS" w:hAnsi="Comic Sans MS"/>
          <w:sz w:val="24"/>
          <w:szCs w:val="24"/>
        </w:rPr>
      </w:pPr>
      <w:r w:rsidRPr="007B380D">
        <w:rPr>
          <w:rFonts w:ascii="Comic Sans MS" w:hAnsi="Comic Sans MS"/>
          <w:sz w:val="24"/>
          <w:szCs w:val="24"/>
        </w:rPr>
        <w:t xml:space="preserve">2. Führe den Versuch durch und dokumentiere </w:t>
      </w:r>
      <w:r w:rsidR="00DD5AE1">
        <w:rPr>
          <w:rFonts w:ascii="Comic Sans MS" w:hAnsi="Comic Sans MS"/>
          <w:sz w:val="24"/>
          <w:szCs w:val="24"/>
        </w:rPr>
        <w:t xml:space="preserve">deine Beobachtung und </w:t>
      </w:r>
      <w:r w:rsidRPr="007B380D">
        <w:rPr>
          <w:rFonts w:ascii="Comic Sans MS" w:hAnsi="Comic Sans MS"/>
          <w:sz w:val="24"/>
          <w:szCs w:val="24"/>
        </w:rPr>
        <w:t>das Ergebnis in einer Sketchnotes.</w:t>
      </w:r>
    </w:p>
    <w:p w14:paraId="43987951" w14:textId="77777777" w:rsidR="007B380D" w:rsidRPr="007B380D" w:rsidRDefault="007B380D" w:rsidP="007B380D">
      <w:pPr>
        <w:rPr>
          <w:rFonts w:ascii="Comic Sans MS" w:hAnsi="Comic Sans MS"/>
          <w:b/>
          <w:bCs/>
          <w:sz w:val="24"/>
          <w:szCs w:val="24"/>
        </w:rPr>
      </w:pPr>
      <w:r>
        <w:rPr>
          <w:rFonts w:ascii="Comic Sans MS" w:hAnsi="Comic Sans MS"/>
          <w:b/>
          <w:bCs/>
          <w:noProof/>
          <w:sz w:val="24"/>
          <w:szCs w:val="24"/>
          <w:lang w:eastAsia="de-DE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FCADC58" wp14:editId="047410B6">
                <wp:simplePos x="0" y="0"/>
                <wp:positionH relativeFrom="column">
                  <wp:posOffset>-160655</wp:posOffset>
                </wp:positionH>
                <wp:positionV relativeFrom="paragraph">
                  <wp:posOffset>69215</wp:posOffset>
                </wp:positionV>
                <wp:extent cx="6316980" cy="5958840"/>
                <wp:effectExtent l="0" t="0" r="7620" b="3810"/>
                <wp:wrapNone/>
                <wp:docPr id="44" name="Textfeld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16980" cy="59588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B64D5F1" w14:textId="77777777" w:rsidR="007B380D" w:rsidRDefault="007B380D">
                            <w:r w:rsidRPr="007B380D">
                              <w:rPr>
                                <w:noProof/>
                                <w:lang w:eastAsia="de-DE"/>
                              </w:rPr>
                              <w:drawing>
                                <wp:inline distT="0" distB="0" distL="0" distR="0" wp14:anchorId="253E8226" wp14:editId="6A13A173">
                                  <wp:extent cx="6096000" cy="5905500"/>
                                  <wp:effectExtent l="0" t="0" r="0" b="0"/>
                                  <wp:docPr id="45" name="Grafik 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096000" cy="59055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FCADC58" id="Textfeld 44" o:spid="_x0000_s1045" type="#_x0000_t202" style="position:absolute;margin-left:-12.65pt;margin-top:5.45pt;width:497.4pt;height:469.2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" fillcolor="white [3201]" stroked="f" strokeweight=".5pt">
                <v:textbox>
                  <w:txbxContent>
                    <w:p w14:paraId="0B64D5F1" w14:textId="77777777" w:rsidR="007B380D" w:rsidRDefault="007B380D">
                      <w:r w:rsidRPr="007B380D">
                        <w:rPr>
                          <w:noProof/>
                        </w:rPr>
                        <w:drawing>
                          <wp:inline distT="0" distB="0" distL="0" distR="0" wp14:anchorId="253E8226" wp14:editId="6A13A173">
                            <wp:extent cx="6096000" cy="5905500"/>
                            <wp:effectExtent l="0" t="0" r="0" b="0"/>
                            <wp:docPr id="45" name="Grafik 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096000" cy="59055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sectPr w:rsidR="007B380D" w:rsidRPr="007B380D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00BF095" w14:textId="77777777" w:rsidR="004D4C64" w:rsidRDefault="004D4C64" w:rsidP="003478B0">
      <w:pPr>
        <w:spacing w:after="0" w:line="240" w:lineRule="auto"/>
      </w:pPr>
      <w:r>
        <w:separator/>
      </w:r>
    </w:p>
  </w:endnote>
  <w:endnote w:type="continuationSeparator" w:id="0">
    <w:p w14:paraId="0C336271" w14:textId="77777777" w:rsidR="004D4C64" w:rsidRDefault="004D4C64" w:rsidP="003478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94903378"/>
      <w:docPartObj>
        <w:docPartGallery w:val="Page Numbers (Bottom of Page)"/>
        <w:docPartUnique/>
      </w:docPartObj>
    </w:sdtPr>
    <w:sdtEndPr/>
    <w:sdtContent>
      <w:p w14:paraId="0D52B02A" w14:textId="00152590" w:rsidR="00C373D4" w:rsidRDefault="00C373D4">
        <w:pPr>
          <w:pStyle w:val="Fuzeile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26071">
          <w:rPr>
            <w:noProof/>
          </w:rPr>
          <w:t>4</w:t>
        </w:r>
        <w:r>
          <w:fldChar w:fldCharType="end"/>
        </w:r>
      </w:p>
    </w:sdtContent>
  </w:sdt>
  <w:p w14:paraId="383CF0C2" w14:textId="77777777" w:rsidR="003478B0" w:rsidRDefault="003478B0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A68EA46" w14:textId="77777777" w:rsidR="004D4C64" w:rsidRDefault="004D4C64" w:rsidP="003478B0">
      <w:pPr>
        <w:spacing w:after="0" w:line="240" w:lineRule="auto"/>
      </w:pPr>
      <w:r>
        <w:separator/>
      </w:r>
    </w:p>
  </w:footnote>
  <w:footnote w:type="continuationSeparator" w:id="0">
    <w:p w14:paraId="63329FFE" w14:textId="77777777" w:rsidR="004D4C64" w:rsidRDefault="004D4C64" w:rsidP="003478B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9007029"/>
    <w:multiLevelType w:val="hybridMultilevel"/>
    <w:tmpl w:val="56A8CDD6"/>
    <w:lvl w:ilvl="0" w:tplc="3F924FD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32CBA68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69284B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F4C3A9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B5AA1A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EE8580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B6AE33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E6E4110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BF4885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F4965B2"/>
    <w:multiLevelType w:val="hybridMultilevel"/>
    <w:tmpl w:val="73365380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478B0"/>
    <w:rsid w:val="001533E0"/>
    <w:rsid w:val="001E27C6"/>
    <w:rsid w:val="002A4ABA"/>
    <w:rsid w:val="003478B0"/>
    <w:rsid w:val="003862F3"/>
    <w:rsid w:val="00450344"/>
    <w:rsid w:val="004A6DAA"/>
    <w:rsid w:val="004D4C64"/>
    <w:rsid w:val="00713A6E"/>
    <w:rsid w:val="007B380D"/>
    <w:rsid w:val="00856C33"/>
    <w:rsid w:val="00894F45"/>
    <w:rsid w:val="008A5DB0"/>
    <w:rsid w:val="009977D9"/>
    <w:rsid w:val="00AD087C"/>
    <w:rsid w:val="00B26071"/>
    <w:rsid w:val="00B90010"/>
    <w:rsid w:val="00C2574D"/>
    <w:rsid w:val="00C373D4"/>
    <w:rsid w:val="00CA1E37"/>
    <w:rsid w:val="00DD5A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86C33C"/>
  <w15:chartTrackingRefBased/>
  <w15:docId w15:val="{CC59E9E0-B981-4D3B-AEF6-C377184688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3478B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3478B0"/>
  </w:style>
  <w:style w:type="paragraph" w:styleId="Fuzeile">
    <w:name w:val="footer"/>
    <w:basedOn w:val="Standard"/>
    <w:link w:val="FuzeileZchn"/>
    <w:uiPriority w:val="99"/>
    <w:unhideWhenUsed/>
    <w:rsid w:val="003478B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3478B0"/>
  </w:style>
  <w:style w:type="paragraph" w:styleId="StandardWeb">
    <w:name w:val="Normal (Web)"/>
    <w:basedOn w:val="Standard"/>
    <w:uiPriority w:val="99"/>
    <w:semiHidden/>
    <w:unhideWhenUsed/>
    <w:rsid w:val="00C2574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Listenabsatz">
    <w:name w:val="List Paragraph"/>
    <w:basedOn w:val="Standard"/>
    <w:uiPriority w:val="34"/>
    <w:qFormat/>
    <w:rsid w:val="007B380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5113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994114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5147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24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40.emf"/><Relationship Id="rId18" Type="http://schemas.openxmlformats.org/officeDocument/2006/relationships/image" Target="media/image7.emf"/><Relationship Id="rId26" Type="http://schemas.openxmlformats.org/officeDocument/2006/relationships/image" Target="media/image11.emf"/><Relationship Id="rId39" Type="http://schemas.openxmlformats.org/officeDocument/2006/relationships/image" Target="media/image19.emf"/><Relationship Id="rId3" Type="http://schemas.openxmlformats.org/officeDocument/2006/relationships/settings" Target="settings.xml"/><Relationship Id="rId21" Type="http://schemas.openxmlformats.org/officeDocument/2006/relationships/image" Target="media/image80.emf"/><Relationship Id="rId34" Type="http://schemas.openxmlformats.org/officeDocument/2006/relationships/image" Target="media/image15.emf"/><Relationship Id="rId7" Type="http://schemas.openxmlformats.org/officeDocument/2006/relationships/image" Target="media/image1.emf"/><Relationship Id="rId12" Type="http://schemas.openxmlformats.org/officeDocument/2006/relationships/image" Target="media/image4.emf"/><Relationship Id="rId17" Type="http://schemas.openxmlformats.org/officeDocument/2006/relationships/image" Target="media/image60.emf"/><Relationship Id="rId25" Type="http://schemas.openxmlformats.org/officeDocument/2006/relationships/image" Target="media/image100.emf"/><Relationship Id="rId33" Type="http://schemas.openxmlformats.org/officeDocument/2006/relationships/image" Target="media/image140.emf"/><Relationship Id="rId38" Type="http://schemas.openxmlformats.org/officeDocument/2006/relationships/image" Target="media/image17.emf"/><Relationship Id="rId2" Type="http://schemas.openxmlformats.org/officeDocument/2006/relationships/styles" Target="styles.xml"/><Relationship Id="rId16" Type="http://schemas.openxmlformats.org/officeDocument/2006/relationships/image" Target="media/image6.emf"/><Relationship Id="rId20" Type="http://schemas.openxmlformats.org/officeDocument/2006/relationships/image" Target="media/image8.emf"/><Relationship Id="rId29" Type="http://schemas.openxmlformats.org/officeDocument/2006/relationships/image" Target="media/image120.pn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0.emf"/><Relationship Id="rId32" Type="http://schemas.openxmlformats.org/officeDocument/2006/relationships/image" Target="media/image14.emf"/><Relationship Id="rId37" Type="http://schemas.openxmlformats.org/officeDocument/2006/relationships/image" Target="media/image160.emf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50.emf"/><Relationship Id="rId23" Type="http://schemas.openxmlformats.org/officeDocument/2006/relationships/image" Target="media/image90.emf"/><Relationship Id="rId28" Type="http://schemas.openxmlformats.org/officeDocument/2006/relationships/image" Target="media/image12.png"/><Relationship Id="rId36" Type="http://schemas.openxmlformats.org/officeDocument/2006/relationships/image" Target="media/image16.emf"/><Relationship Id="rId10" Type="http://schemas.openxmlformats.org/officeDocument/2006/relationships/image" Target="media/image20.emf"/><Relationship Id="rId19" Type="http://schemas.openxmlformats.org/officeDocument/2006/relationships/image" Target="media/image70.emf"/><Relationship Id="rId31" Type="http://schemas.openxmlformats.org/officeDocument/2006/relationships/image" Target="media/image130.emf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image" Target="media/image5.emf"/><Relationship Id="rId22" Type="http://schemas.openxmlformats.org/officeDocument/2006/relationships/image" Target="media/image9.emf"/><Relationship Id="rId27" Type="http://schemas.openxmlformats.org/officeDocument/2006/relationships/image" Target="media/image110.emf"/><Relationship Id="rId30" Type="http://schemas.openxmlformats.org/officeDocument/2006/relationships/image" Target="media/image13.emf"/><Relationship Id="rId35" Type="http://schemas.openxmlformats.org/officeDocument/2006/relationships/image" Target="media/image150.em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9A70C7B7</Template>
  <TotalTime>0</TotalTime>
  <Pages>9</Pages>
  <Words>166</Words>
  <Characters>1049</Characters>
  <Application>Microsoft Office Word</Application>
  <DocSecurity>4</DocSecurity>
  <Lines>8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Bettina Most</dc:creator>
  <cp:keywords/>
  <dc:description/>
  <cp:lastModifiedBy>Esser, Susanne</cp:lastModifiedBy>
  <cp:revision>2</cp:revision>
  <dcterms:created xsi:type="dcterms:W3CDTF">2019-12-19T19:22:00Z</dcterms:created>
  <dcterms:modified xsi:type="dcterms:W3CDTF">2019-12-19T19:22:00Z</dcterms:modified>
</cp:coreProperties>
</file>