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5BDAB2" w14:textId="77777777" w:rsidR="009977D9" w:rsidRDefault="003478B0" w:rsidP="003478B0">
      <w:pPr>
        <w:jc w:val="center"/>
        <w:rPr>
          <w:rFonts w:ascii="Comic Sans MS" w:hAnsi="Comic Sans MS"/>
          <w:b/>
          <w:bCs/>
          <w:sz w:val="40"/>
          <w:szCs w:val="40"/>
        </w:rPr>
      </w:pPr>
      <w:bookmarkStart w:id="0" w:name="_GoBack"/>
      <w:bookmarkEnd w:id="0"/>
      <w:r>
        <w:rPr>
          <w:rFonts w:ascii="Comic Sans MS" w:hAnsi="Comic Sans MS"/>
          <w:b/>
          <w:bCs/>
          <w:sz w:val="40"/>
          <w:szCs w:val="40"/>
        </w:rPr>
        <w:t>Einsatzmöglichkeiten von</w:t>
      </w:r>
      <w:r w:rsidRPr="003478B0">
        <w:rPr>
          <w:rFonts w:ascii="Comic Sans MS" w:hAnsi="Comic Sans MS"/>
          <w:b/>
          <w:bCs/>
          <w:sz w:val="40"/>
          <w:szCs w:val="40"/>
        </w:rPr>
        <w:t xml:space="preserve"> Sketchnotes</w:t>
      </w:r>
      <w:r>
        <w:rPr>
          <w:rFonts w:ascii="Comic Sans MS" w:hAnsi="Comic Sans MS"/>
          <w:b/>
          <w:bCs/>
          <w:sz w:val="40"/>
          <w:szCs w:val="40"/>
        </w:rPr>
        <w:t xml:space="preserve"> im Chemieunterricht</w:t>
      </w:r>
    </w:p>
    <w:p w14:paraId="7BE1AF35" w14:textId="77777777" w:rsidR="003478B0" w:rsidRDefault="003478B0">
      <w:pPr>
        <w:rPr>
          <w:rFonts w:ascii="Comic Sans MS" w:hAnsi="Comic Sans MS"/>
          <w:b/>
          <w:bCs/>
          <w:sz w:val="40"/>
          <w:szCs w:val="40"/>
        </w:rPr>
      </w:pPr>
    </w:p>
    <w:p w14:paraId="1C0B8E93" w14:textId="4CC09687" w:rsidR="003478B0" w:rsidRPr="003478B0" w:rsidRDefault="00856C33">
      <w:pPr>
        <w:rPr>
          <w:rFonts w:ascii="Comic Sans MS" w:hAnsi="Comic Sans MS"/>
          <w:b/>
          <w:bCs/>
          <w:sz w:val="40"/>
          <w:szCs w:val="40"/>
        </w:rPr>
      </w:pPr>
      <w:r w:rsidRPr="00856C33">
        <w:rPr>
          <w:rFonts w:ascii="Comic Sans MS" w:hAnsi="Comic Sans MS"/>
          <w:b/>
          <w:bCs/>
          <w:noProof/>
          <w:sz w:val="40"/>
          <w:szCs w:val="40"/>
          <w:lang w:eastAsia="de-DE"/>
        </w:rPr>
        <w:drawing>
          <wp:inline distT="0" distB="0" distL="0" distR="0" wp14:anchorId="7944D6FA" wp14:editId="5A23561E">
            <wp:extent cx="5760720" cy="4445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lum contrast="21000"/>
                      <a:extLst>
                        <a:ext uri="{28A0092B-C50C-407E-A947-70E740481C1C}">
                          <a14:useLocalDpi xmlns:a14="http://schemas.microsoft.com/office/drawing/2010/main" val="0"/>
                        </a:ext>
                      </a:extLst>
                    </a:blip>
                    <a:srcRect/>
                    <a:stretch>
                      <a:fillRect/>
                    </a:stretch>
                  </pic:blipFill>
                  <pic:spPr bwMode="auto">
                    <a:xfrm>
                      <a:off x="0" y="0"/>
                      <a:ext cx="5760720" cy="4445000"/>
                    </a:xfrm>
                    <a:prstGeom prst="rect">
                      <a:avLst/>
                    </a:prstGeom>
                    <a:noFill/>
                    <a:ln>
                      <a:noFill/>
                    </a:ln>
                  </pic:spPr>
                </pic:pic>
              </a:graphicData>
            </a:graphic>
          </wp:inline>
        </w:drawing>
      </w:r>
    </w:p>
    <w:p w14:paraId="02695CDF" w14:textId="77777777" w:rsidR="003478B0" w:rsidRDefault="003478B0">
      <w:pPr>
        <w:rPr>
          <w:rFonts w:ascii="Comic Sans MS" w:hAnsi="Comic Sans MS"/>
          <w:b/>
          <w:bCs/>
          <w:sz w:val="28"/>
          <w:szCs w:val="28"/>
        </w:rPr>
      </w:pPr>
      <w:r>
        <w:rPr>
          <w:rFonts w:ascii="Comic Sans MS" w:hAnsi="Comic Sans MS"/>
          <w:b/>
          <w:bCs/>
          <w:sz w:val="28"/>
          <w:szCs w:val="28"/>
        </w:rPr>
        <w:t xml:space="preserve">Inhalte: </w:t>
      </w:r>
    </w:p>
    <w:p w14:paraId="1F1C84B8" w14:textId="77777777" w:rsidR="003478B0" w:rsidRDefault="003478B0">
      <w:pPr>
        <w:rPr>
          <w:rFonts w:ascii="Comic Sans MS" w:hAnsi="Comic Sans MS"/>
          <w:b/>
          <w:bCs/>
          <w:sz w:val="28"/>
          <w:szCs w:val="28"/>
        </w:rPr>
      </w:pPr>
      <w:r>
        <w:rPr>
          <w:rFonts w:ascii="Comic Sans MS" w:hAnsi="Comic Sans MS"/>
          <w:b/>
          <w:bCs/>
          <w:sz w:val="28"/>
          <w:szCs w:val="28"/>
        </w:rPr>
        <w:t>Visuelles Alphabet</w:t>
      </w:r>
    </w:p>
    <w:p w14:paraId="241C590B" w14:textId="77777777" w:rsidR="003478B0" w:rsidRDefault="003478B0" w:rsidP="003478B0">
      <w:pPr>
        <w:rPr>
          <w:rFonts w:ascii="Comic Sans MS" w:hAnsi="Comic Sans MS"/>
          <w:b/>
          <w:bCs/>
          <w:sz w:val="28"/>
          <w:szCs w:val="28"/>
        </w:rPr>
      </w:pPr>
      <w:r>
        <w:rPr>
          <w:rFonts w:ascii="Comic Sans MS" w:hAnsi="Comic Sans MS"/>
          <w:b/>
          <w:bCs/>
          <w:sz w:val="28"/>
          <w:szCs w:val="28"/>
        </w:rPr>
        <w:t>Sternmethode</w:t>
      </w:r>
    </w:p>
    <w:p w14:paraId="6E90CF70" w14:textId="77777777" w:rsidR="003478B0" w:rsidRDefault="003478B0" w:rsidP="003478B0">
      <w:pPr>
        <w:rPr>
          <w:rFonts w:ascii="Comic Sans MS" w:hAnsi="Comic Sans MS"/>
          <w:b/>
          <w:bCs/>
          <w:sz w:val="28"/>
          <w:szCs w:val="28"/>
        </w:rPr>
      </w:pPr>
      <w:r>
        <w:rPr>
          <w:rFonts w:ascii="Comic Sans MS" w:hAnsi="Comic Sans MS"/>
          <w:b/>
          <w:bCs/>
          <w:sz w:val="28"/>
          <w:szCs w:val="28"/>
        </w:rPr>
        <w:t>Gesichter zeichnen</w:t>
      </w:r>
    </w:p>
    <w:p w14:paraId="4472F0BA" w14:textId="77777777" w:rsidR="003478B0" w:rsidRDefault="003478B0" w:rsidP="003478B0">
      <w:pPr>
        <w:rPr>
          <w:rFonts w:ascii="Comic Sans MS" w:hAnsi="Comic Sans MS"/>
          <w:b/>
          <w:bCs/>
          <w:sz w:val="28"/>
          <w:szCs w:val="28"/>
        </w:rPr>
      </w:pPr>
      <w:r>
        <w:rPr>
          <w:rFonts w:ascii="Comic Sans MS" w:hAnsi="Comic Sans MS"/>
          <w:b/>
          <w:bCs/>
          <w:sz w:val="28"/>
          <w:szCs w:val="28"/>
        </w:rPr>
        <w:t>Chemische Geräte</w:t>
      </w:r>
    </w:p>
    <w:p w14:paraId="0889DEEC" w14:textId="77777777" w:rsidR="003478B0" w:rsidRDefault="003478B0" w:rsidP="003478B0">
      <w:pPr>
        <w:rPr>
          <w:rFonts w:ascii="Comic Sans MS" w:hAnsi="Comic Sans MS"/>
          <w:b/>
          <w:bCs/>
          <w:sz w:val="28"/>
          <w:szCs w:val="28"/>
        </w:rPr>
      </w:pPr>
      <w:r>
        <w:rPr>
          <w:rFonts w:ascii="Comic Sans MS" w:hAnsi="Comic Sans MS"/>
          <w:b/>
          <w:bCs/>
          <w:sz w:val="28"/>
          <w:szCs w:val="28"/>
        </w:rPr>
        <w:t>Versuch Neutralisation</w:t>
      </w:r>
    </w:p>
    <w:p w14:paraId="2C39C4EC" w14:textId="77777777" w:rsidR="003478B0" w:rsidRDefault="003478B0" w:rsidP="003478B0">
      <w:pPr>
        <w:rPr>
          <w:rFonts w:ascii="Comic Sans MS" w:hAnsi="Comic Sans MS"/>
          <w:b/>
          <w:bCs/>
          <w:sz w:val="28"/>
          <w:szCs w:val="28"/>
        </w:rPr>
      </w:pPr>
      <w:r>
        <w:rPr>
          <w:rFonts w:ascii="Comic Sans MS" w:hAnsi="Comic Sans MS"/>
          <w:b/>
          <w:bCs/>
          <w:sz w:val="28"/>
          <w:szCs w:val="28"/>
        </w:rPr>
        <w:t>Versuch Kupferbrief</w:t>
      </w:r>
    </w:p>
    <w:p w14:paraId="3F446C9F" w14:textId="77777777" w:rsidR="003478B0" w:rsidRDefault="003478B0" w:rsidP="003478B0">
      <w:pPr>
        <w:rPr>
          <w:rFonts w:ascii="Comic Sans MS" w:hAnsi="Comic Sans MS"/>
          <w:b/>
          <w:bCs/>
          <w:sz w:val="28"/>
          <w:szCs w:val="28"/>
        </w:rPr>
      </w:pPr>
    </w:p>
    <w:p w14:paraId="3F07F644" w14:textId="77777777" w:rsidR="00C373D4" w:rsidRDefault="00C373D4" w:rsidP="00C373D4">
      <w:pPr>
        <w:rPr>
          <w:rFonts w:ascii="Comic Sans MS" w:hAnsi="Comic Sans MS"/>
          <w:b/>
          <w:bCs/>
          <w:sz w:val="28"/>
          <w:szCs w:val="28"/>
        </w:rPr>
      </w:pPr>
    </w:p>
    <w:p w14:paraId="2F7F54C3" w14:textId="77777777" w:rsidR="00C373D4" w:rsidRPr="00C373D4" w:rsidRDefault="00C373D4" w:rsidP="00C373D4">
      <w:pPr>
        <w:rPr>
          <w:rFonts w:ascii="Comic Sans MS" w:hAnsi="Comic Sans MS"/>
          <w:sz w:val="28"/>
          <w:szCs w:val="28"/>
        </w:rPr>
        <w:sectPr w:rsidR="00C373D4" w:rsidRPr="00C373D4" w:rsidSect="00C373D4">
          <w:footerReference w:type="default" r:id="rId8"/>
          <w:pgSz w:w="11906" w:h="16838"/>
          <w:pgMar w:top="993" w:right="1417" w:bottom="1134" w:left="1417" w:header="708" w:footer="708" w:gutter="0"/>
          <w:cols w:space="708"/>
          <w:titlePg/>
          <w:docGrid w:linePitch="360"/>
        </w:sectPr>
      </w:pPr>
    </w:p>
    <w:p w14:paraId="42E3904F" w14:textId="77777777" w:rsidR="003478B0" w:rsidRDefault="00C373D4" w:rsidP="003478B0">
      <w:pPr>
        <w:rPr>
          <w:rFonts w:ascii="Comic Sans MS" w:hAnsi="Comic Sans MS"/>
          <w:b/>
          <w:bCs/>
          <w:sz w:val="28"/>
          <w:szCs w:val="28"/>
        </w:rPr>
      </w:pPr>
      <w:r>
        <w:rPr>
          <w:rFonts w:ascii="Comic Sans MS" w:hAnsi="Comic Sans MS"/>
          <w:b/>
          <w:bCs/>
          <w:sz w:val="28"/>
          <w:szCs w:val="28"/>
        </w:rPr>
        <w:lastRenderedPageBreak/>
        <w:t>Visuelles Alphabet</w:t>
      </w:r>
    </w:p>
    <w:p w14:paraId="153528CA" w14:textId="77777777" w:rsidR="00C373D4" w:rsidRDefault="00C373D4" w:rsidP="003478B0">
      <w:pPr>
        <w:rPr>
          <w:noProof/>
        </w:rPr>
      </w:pPr>
      <w:r>
        <w:rPr>
          <w:rFonts w:ascii="Comic Sans MS" w:hAnsi="Comic Sans MS"/>
          <w:b/>
          <w:bCs/>
          <w:noProof/>
          <w:sz w:val="28"/>
          <w:szCs w:val="28"/>
          <w:lang w:eastAsia="de-DE"/>
        </w:rPr>
        <mc:AlternateContent>
          <mc:Choice Requires="wps">
            <w:drawing>
              <wp:anchor distT="0" distB="0" distL="114300" distR="114300" simplePos="0" relativeHeight="251659264" behindDoc="0" locked="0" layoutInCell="1" allowOverlap="1" wp14:anchorId="4822DFE5" wp14:editId="7CF42FFA">
                <wp:simplePos x="0" y="0"/>
                <wp:positionH relativeFrom="column">
                  <wp:posOffset>1348105</wp:posOffset>
                </wp:positionH>
                <wp:positionV relativeFrom="paragraph">
                  <wp:posOffset>22860</wp:posOffset>
                </wp:positionV>
                <wp:extent cx="3185160" cy="2331720"/>
                <wp:effectExtent l="0" t="0" r="0" b="0"/>
                <wp:wrapNone/>
                <wp:docPr id="3" name="Textfeld 3"/>
                <wp:cNvGraphicFramePr/>
                <a:graphic xmlns:a="http://schemas.openxmlformats.org/drawingml/2006/main">
                  <a:graphicData uri="http://schemas.microsoft.com/office/word/2010/wordprocessingShape">
                    <wps:wsp>
                      <wps:cNvSpPr txBox="1"/>
                      <wps:spPr>
                        <a:xfrm>
                          <a:off x="0" y="0"/>
                          <a:ext cx="3185160" cy="2331720"/>
                        </a:xfrm>
                        <a:prstGeom prst="rect">
                          <a:avLst/>
                        </a:prstGeom>
                        <a:solidFill>
                          <a:schemeClr val="lt1"/>
                        </a:solidFill>
                        <a:ln w="6350">
                          <a:noFill/>
                        </a:ln>
                      </wps:spPr>
                      <wps:txbx>
                        <w:txbxContent>
                          <w:p w14:paraId="77E13ABE" w14:textId="77777777" w:rsidR="00C373D4" w:rsidRDefault="00C373D4">
                            <w:r w:rsidRPr="00C373D4">
                              <w:rPr>
                                <w:noProof/>
                                <w:lang w:eastAsia="de-DE"/>
                              </w:rPr>
                              <w:drawing>
                                <wp:inline distT="0" distB="0" distL="0" distR="0" wp14:anchorId="670CE6F2" wp14:editId="7504B365">
                                  <wp:extent cx="2995930" cy="2265680"/>
                                  <wp:effectExtent l="0" t="0" r="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5930" cy="22656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4822DFE5" id="_x0000_t202" coordsize="21600,21600" o:spt="202" path="m,l,21600r21600,l21600,xe">
                <v:stroke joinstyle="miter"/>
                <v:path gradientshapeok="t" o:connecttype="rect"/>
              </v:shapetype>
              <v:shape id="Textfeld 3" o:spid="_x0000_s1026" type="#_x0000_t202" style="position:absolute;margin-left:106.15pt;margin-top:1.8pt;width:250.8pt;height:183.6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" fillcolor="white [3201]" stroked="f" strokeweight=".5pt">
                <v:textbox>
                  <w:txbxContent>
                    <w:p w14:paraId="77E13ABE" w14:textId="77777777" w:rsidR="00C373D4" w:rsidRDefault="00C373D4">
                      <w:r w:rsidRPr="00C373D4">
                        <w:rPr>
                          <w:noProof/>
                        </w:rPr>
                        <w:drawing>
                          <wp:inline distT="0" distB="0" distL="0" distR="0" wp14:anchorId="670CE6F2" wp14:editId="7504B365">
                            <wp:extent cx="2995930" cy="2265680"/>
                            <wp:effectExtent l="0" t="0" r="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95930" cy="2265680"/>
                                    </a:xfrm>
                                    <a:prstGeom prst="rect">
                                      <a:avLst/>
                                    </a:prstGeom>
                                    <a:noFill/>
                                    <a:ln>
                                      <a:noFill/>
                                    </a:ln>
                                  </pic:spPr>
                                </pic:pic>
                              </a:graphicData>
                            </a:graphic>
                          </wp:inline>
                        </w:drawing>
                      </w:r>
                    </w:p>
                  </w:txbxContent>
                </v:textbox>
              </v:shape>
            </w:pict>
          </mc:Fallback>
        </mc:AlternateContent>
      </w:r>
    </w:p>
    <w:p w14:paraId="336A7BC4" w14:textId="77777777" w:rsidR="00C373D4" w:rsidRDefault="00C373D4" w:rsidP="003478B0">
      <w:pPr>
        <w:rPr>
          <w:noProof/>
        </w:rPr>
      </w:pPr>
    </w:p>
    <w:p w14:paraId="171AD264" w14:textId="77777777" w:rsidR="00C373D4" w:rsidRDefault="00C373D4" w:rsidP="003478B0">
      <w:pPr>
        <w:rPr>
          <w:noProof/>
        </w:rPr>
      </w:pPr>
    </w:p>
    <w:p w14:paraId="7B06050A" w14:textId="77777777" w:rsidR="00C373D4" w:rsidRDefault="00C373D4" w:rsidP="003478B0">
      <w:pPr>
        <w:rPr>
          <w:noProof/>
        </w:rPr>
      </w:pPr>
    </w:p>
    <w:p w14:paraId="30FC521C" w14:textId="77777777" w:rsidR="00C373D4" w:rsidRDefault="00C373D4" w:rsidP="003478B0">
      <w:pPr>
        <w:rPr>
          <w:noProof/>
        </w:rPr>
      </w:pPr>
    </w:p>
    <w:p w14:paraId="5AE6D137" w14:textId="77777777" w:rsidR="00C373D4" w:rsidRDefault="00C373D4" w:rsidP="003478B0">
      <w:pPr>
        <w:rPr>
          <w:noProof/>
        </w:rPr>
      </w:pPr>
    </w:p>
    <w:p w14:paraId="63F50B09" w14:textId="77777777" w:rsidR="00C373D4" w:rsidRDefault="00C373D4" w:rsidP="003478B0">
      <w:pPr>
        <w:rPr>
          <w:noProof/>
        </w:rPr>
      </w:pPr>
    </w:p>
    <w:p w14:paraId="4AB5533A" w14:textId="29E554C9" w:rsidR="00C373D4" w:rsidRDefault="00C373D4" w:rsidP="003478B0">
      <w:pPr>
        <w:rPr>
          <w:noProof/>
        </w:rPr>
      </w:pPr>
    </w:p>
    <w:p w14:paraId="5DF27D62" w14:textId="77777777" w:rsidR="00AD087C" w:rsidRDefault="00AD087C" w:rsidP="003478B0">
      <w:pPr>
        <w:rPr>
          <w:noProof/>
        </w:rPr>
      </w:pPr>
    </w:p>
    <w:p w14:paraId="2946B4AF" w14:textId="225B1EF9" w:rsidR="00C373D4" w:rsidRDefault="00AD087C" w:rsidP="00AD087C">
      <w:pPr>
        <w:spacing w:after="0" w:line="216" w:lineRule="auto"/>
        <w:contextualSpacing/>
        <w:rPr>
          <w:rFonts w:ascii="Comic Sans MS" w:eastAsiaTheme="minorEastAsia" w:hAnsi="Comic Sans MS"/>
          <w:color w:val="000000" w:themeColor="text1"/>
          <w:kern w:val="24"/>
          <w:sz w:val="24"/>
          <w:szCs w:val="24"/>
          <w:lang w:eastAsia="de-DE"/>
        </w:rPr>
      </w:pPr>
      <w:r w:rsidRPr="00AD087C">
        <w:rPr>
          <w:rFonts w:ascii="Comic Sans MS" w:eastAsiaTheme="minorEastAsia" w:hAnsi="Comic Sans MS"/>
          <w:color w:val="000000" w:themeColor="text1"/>
          <w:kern w:val="24"/>
          <w:sz w:val="24"/>
          <w:szCs w:val="24"/>
          <w:lang w:eastAsia="de-DE"/>
        </w:rPr>
        <w:t xml:space="preserve">Übung: Versuchen Sie die Objekte nur mit den Grundformen des visuellen Alphabets zu zeichnen. </w:t>
      </w:r>
    </w:p>
    <w:p w14:paraId="1CBFF88C" w14:textId="2EC34711" w:rsidR="00AD314A" w:rsidRDefault="00AD314A" w:rsidP="00AD087C">
      <w:pPr>
        <w:spacing w:after="0" w:line="216" w:lineRule="auto"/>
        <w:contextualSpacing/>
        <w:rPr>
          <w:rFonts w:ascii="Comic Sans MS" w:eastAsiaTheme="minorEastAsia" w:hAnsi="Comic Sans MS"/>
          <w:color w:val="000000" w:themeColor="text1"/>
          <w:kern w:val="24"/>
          <w:sz w:val="24"/>
          <w:szCs w:val="24"/>
          <w:lang w:eastAsia="de-DE"/>
        </w:rPr>
      </w:pPr>
    </w:p>
    <w:p w14:paraId="148A21CF" w14:textId="0C6067F4" w:rsidR="00AD314A" w:rsidRDefault="00AD314A" w:rsidP="00AD087C">
      <w:pPr>
        <w:spacing w:after="0" w:line="216" w:lineRule="auto"/>
        <w:contextualSpacing/>
        <w:rPr>
          <w:rFonts w:ascii="Comic Sans MS" w:eastAsiaTheme="minorEastAsia" w:hAnsi="Comic Sans MS"/>
          <w:color w:val="000000" w:themeColor="text1"/>
          <w:kern w:val="24"/>
          <w:sz w:val="24"/>
          <w:szCs w:val="24"/>
          <w:lang w:eastAsia="de-DE"/>
        </w:rPr>
      </w:pPr>
    </w:p>
    <w:p w14:paraId="6980A201" w14:textId="77777777" w:rsidR="00AD314A" w:rsidRPr="00AD087C" w:rsidRDefault="00AD314A" w:rsidP="00AD087C">
      <w:pPr>
        <w:spacing w:after="0" w:line="216" w:lineRule="auto"/>
        <w:contextualSpacing/>
        <w:rPr>
          <w:rFonts w:ascii="Times New Roman" w:eastAsia="Times New Roman" w:hAnsi="Times New Roman" w:cs="Times New Roman"/>
          <w:color w:val="A6A6A6"/>
          <w:sz w:val="24"/>
          <w:szCs w:val="24"/>
          <w:lang w:eastAsia="de-DE"/>
        </w:rPr>
      </w:pPr>
    </w:p>
    <w:p w14:paraId="188E6489" w14:textId="77777777" w:rsidR="00C373D4" w:rsidRDefault="00C373D4" w:rsidP="003478B0">
      <w:pPr>
        <w:rPr>
          <w:rFonts w:ascii="Comic Sans MS" w:hAnsi="Comic Sans MS"/>
          <w:b/>
          <w:bCs/>
          <w:sz w:val="28"/>
          <w:szCs w:val="28"/>
        </w:rPr>
        <w:sectPr w:rsidR="00C373D4">
          <w:pgSz w:w="11906" w:h="16838"/>
          <w:pgMar w:top="1417" w:right="1417" w:bottom="1134" w:left="1417" w:header="708" w:footer="708" w:gutter="0"/>
          <w:cols w:space="708"/>
          <w:docGrid w:linePitch="360"/>
        </w:sectPr>
      </w:pPr>
      <w:r>
        <w:rPr>
          <w:noProof/>
          <w:lang w:eastAsia="de-DE"/>
        </w:rPr>
        <w:lastRenderedPageBreak/>
        <w:drawing>
          <wp:inline distT="0" distB="0" distL="0" distR="0" wp14:anchorId="3EE17737" wp14:editId="16260210">
            <wp:extent cx="5760720" cy="505523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8040" b="-1"/>
                    <a:stretch/>
                  </pic:blipFill>
                  <pic:spPr bwMode="auto">
                    <a:xfrm>
                      <a:off x="0" y="0"/>
                      <a:ext cx="5760720" cy="5055235"/>
                    </a:xfrm>
                    <a:prstGeom prst="rect">
                      <a:avLst/>
                    </a:prstGeom>
                    <a:ln>
                      <a:noFill/>
                    </a:ln>
                    <a:extLst>
                      <a:ext uri="{53640926-AAD7-44D8-BBD7-CCE9431645EC}">
                        <a14:shadowObscured xmlns:a14="http://schemas.microsoft.com/office/drawing/2010/main"/>
                      </a:ext>
                    </a:extLst>
                  </pic:spPr>
                </pic:pic>
              </a:graphicData>
            </a:graphic>
          </wp:inline>
        </w:drawing>
      </w:r>
    </w:p>
    <w:p w14:paraId="29B38FC5" w14:textId="77777777" w:rsidR="00C373D4" w:rsidRPr="00C373D4" w:rsidRDefault="00C373D4" w:rsidP="003478B0">
      <w:pPr>
        <w:rPr>
          <w:rFonts w:ascii="Comic Sans MS" w:hAnsi="Comic Sans MS"/>
          <w:b/>
          <w:bCs/>
          <w:sz w:val="32"/>
          <w:szCs w:val="32"/>
        </w:rPr>
      </w:pPr>
      <w:r w:rsidRPr="00C373D4">
        <w:rPr>
          <w:rFonts w:ascii="Comic Sans MS" w:hAnsi="Comic Sans MS"/>
          <w:b/>
          <w:bCs/>
          <w:sz w:val="32"/>
          <w:szCs w:val="32"/>
        </w:rPr>
        <w:lastRenderedPageBreak/>
        <w:t>Sternmethode</w:t>
      </w:r>
    </w:p>
    <w:p w14:paraId="689F54A7" w14:textId="77777777" w:rsidR="00C373D4" w:rsidRDefault="00C373D4" w:rsidP="003478B0">
      <w:pPr>
        <w:rPr>
          <w:rFonts w:ascii="Comic Sans MS" w:hAnsi="Comic Sans MS"/>
          <w:b/>
          <w:bCs/>
          <w:sz w:val="28"/>
          <w:szCs w:val="28"/>
        </w:rPr>
      </w:pPr>
      <w:r>
        <w:rPr>
          <w:rFonts w:ascii="Comic Sans MS" w:hAnsi="Comic Sans MS"/>
          <w:b/>
          <w:bCs/>
          <w:sz w:val="28"/>
          <w:szCs w:val="28"/>
        </w:rPr>
        <w:t xml:space="preserve">Mit dieser Methode kann man recht schnell Menschen zeichnen. </w:t>
      </w:r>
    </w:p>
    <w:p w14:paraId="437F6D93" w14:textId="46E561EB" w:rsidR="00C373D4" w:rsidRDefault="00894F45" w:rsidP="003478B0">
      <w:pPr>
        <w:rPr>
          <w:rFonts w:ascii="Comic Sans MS" w:hAnsi="Comic Sans MS"/>
          <w:b/>
          <w:bCs/>
          <w:sz w:val="28"/>
          <w:szCs w:val="28"/>
        </w:rPr>
      </w:pPr>
      <w:r>
        <w:rPr>
          <w:rFonts w:ascii="Comic Sans MS" w:hAnsi="Comic Sans MS"/>
          <w:b/>
          <w:bCs/>
          <w:noProof/>
          <w:sz w:val="28"/>
          <w:szCs w:val="28"/>
          <w:lang w:eastAsia="de-DE"/>
        </w:rPr>
        <mc:AlternateContent>
          <mc:Choice Requires="wps">
            <w:drawing>
              <wp:anchor distT="0" distB="0" distL="114300" distR="114300" simplePos="0" relativeHeight="251660288" behindDoc="0" locked="0" layoutInCell="1" allowOverlap="1" wp14:anchorId="31408708" wp14:editId="1388FAD3">
                <wp:simplePos x="0" y="0"/>
                <wp:positionH relativeFrom="margin">
                  <wp:posOffset>1508125</wp:posOffset>
                </wp:positionH>
                <wp:positionV relativeFrom="paragraph">
                  <wp:posOffset>922655</wp:posOffset>
                </wp:positionV>
                <wp:extent cx="2887980" cy="2674620"/>
                <wp:effectExtent l="0" t="0" r="7620" b="0"/>
                <wp:wrapNone/>
                <wp:docPr id="7" name="Textfeld 7"/>
                <wp:cNvGraphicFramePr/>
                <a:graphic xmlns:a="http://schemas.openxmlformats.org/drawingml/2006/main">
                  <a:graphicData uri="http://schemas.microsoft.com/office/word/2010/wordprocessingShape">
                    <wps:wsp>
                      <wps:cNvSpPr txBox="1"/>
                      <wps:spPr>
                        <a:xfrm>
                          <a:off x="0" y="0"/>
                          <a:ext cx="2887980" cy="2674620"/>
                        </a:xfrm>
                        <a:prstGeom prst="rect">
                          <a:avLst/>
                        </a:prstGeom>
                        <a:solidFill>
                          <a:schemeClr val="lt1"/>
                        </a:solidFill>
                        <a:ln w="6350">
                          <a:noFill/>
                        </a:ln>
                      </wps:spPr>
                      <wps:txbx>
                        <w:txbxContent>
                          <w:p w14:paraId="4FA817AD" w14:textId="77777777" w:rsidR="00C373D4" w:rsidRDefault="00C373D4">
                            <w:r w:rsidRPr="00C373D4">
                              <w:rPr>
                                <w:noProof/>
                                <w:lang w:eastAsia="de-DE"/>
                              </w:rPr>
                              <w:drawing>
                                <wp:inline distT="0" distB="0" distL="0" distR="0" wp14:anchorId="50630F98" wp14:editId="035A1543">
                                  <wp:extent cx="2686050" cy="2637388"/>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99970" cy="265105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1408708" id="Textfeld 7" o:spid="_x0000_s1027" type="#_x0000_t202" style="position:absolute;margin-left:118.75pt;margin-top:72.65pt;width:227.4pt;height:210.6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" fillcolor="white [3201]" stroked="f" strokeweight=".5pt">
                <v:textbox>
                  <w:txbxContent>
                    <w:p w14:paraId="4FA817AD" w14:textId="77777777" w:rsidR="00C373D4" w:rsidRDefault="00C373D4">
                      <w:r w:rsidRPr="00C373D4">
                        <w:rPr>
                          <w:noProof/>
                        </w:rPr>
                        <w:drawing>
                          <wp:inline distT="0" distB="0" distL="0" distR="0" wp14:anchorId="50630F98" wp14:editId="035A1543">
                            <wp:extent cx="2686050" cy="2637388"/>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9970" cy="2651056"/>
                                    </a:xfrm>
                                    <a:prstGeom prst="rect">
                                      <a:avLst/>
                                    </a:prstGeom>
                                    <a:noFill/>
                                    <a:ln>
                                      <a:noFill/>
                                    </a:ln>
                                  </pic:spPr>
                                </pic:pic>
                              </a:graphicData>
                            </a:graphic>
                          </wp:inline>
                        </w:drawing>
                      </w:r>
                    </w:p>
                  </w:txbxContent>
                </v:textbox>
                <w10:wrap anchorx="margin"/>
              </v:shape>
            </w:pict>
          </mc:Fallback>
        </mc:AlternateContent>
      </w:r>
      <w:r>
        <w:rPr>
          <w:rFonts w:ascii="Comic Sans MS" w:hAnsi="Comic Sans MS"/>
          <w:b/>
          <w:bCs/>
          <w:sz w:val="28"/>
          <w:szCs w:val="28"/>
        </w:rPr>
        <w:t>Zeich</w:t>
      </w:r>
      <w:r w:rsidR="007B380D">
        <w:rPr>
          <w:rFonts w:ascii="Comic Sans MS" w:hAnsi="Comic Sans MS"/>
          <w:b/>
          <w:bCs/>
          <w:sz w:val="28"/>
          <w:szCs w:val="28"/>
        </w:rPr>
        <w:t>n</w:t>
      </w:r>
      <w:r>
        <w:rPr>
          <w:rFonts w:ascii="Comic Sans MS" w:hAnsi="Comic Sans MS"/>
          <w:b/>
          <w:bCs/>
          <w:sz w:val="28"/>
          <w:szCs w:val="28"/>
        </w:rPr>
        <w:t>e</w:t>
      </w:r>
      <w:r w:rsidR="00AD087C">
        <w:rPr>
          <w:rFonts w:ascii="Comic Sans MS" w:hAnsi="Comic Sans MS"/>
          <w:b/>
          <w:bCs/>
          <w:sz w:val="28"/>
          <w:szCs w:val="28"/>
        </w:rPr>
        <w:t>n Sie</w:t>
      </w:r>
      <w:r>
        <w:rPr>
          <w:rFonts w:ascii="Comic Sans MS" w:hAnsi="Comic Sans MS"/>
          <w:b/>
          <w:bCs/>
          <w:sz w:val="28"/>
          <w:szCs w:val="28"/>
        </w:rPr>
        <w:t xml:space="preserve"> mit Hilfe der Sternmethode eine Frau und einen Mann.</w:t>
      </w:r>
    </w:p>
    <w:p w14:paraId="0A9B7141" w14:textId="77777777" w:rsidR="001533E0" w:rsidRPr="001533E0" w:rsidRDefault="001533E0" w:rsidP="001533E0">
      <w:pPr>
        <w:rPr>
          <w:rFonts w:ascii="Comic Sans MS" w:hAnsi="Comic Sans MS"/>
          <w:sz w:val="28"/>
          <w:szCs w:val="28"/>
        </w:rPr>
      </w:pPr>
    </w:p>
    <w:p w14:paraId="08547DB8" w14:textId="77777777" w:rsidR="001533E0" w:rsidRPr="001533E0" w:rsidRDefault="001533E0" w:rsidP="001533E0">
      <w:pPr>
        <w:rPr>
          <w:rFonts w:ascii="Comic Sans MS" w:hAnsi="Comic Sans MS"/>
          <w:sz w:val="28"/>
          <w:szCs w:val="28"/>
        </w:rPr>
      </w:pPr>
    </w:p>
    <w:p w14:paraId="2C67AAAD" w14:textId="77777777" w:rsidR="001533E0" w:rsidRPr="001533E0" w:rsidRDefault="001533E0" w:rsidP="001533E0">
      <w:pPr>
        <w:rPr>
          <w:rFonts w:ascii="Comic Sans MS" w:hAnsi="Comic Sans MS"/>
          <w:sz w:val="28"/>
          <w:szCs w:val="28"/>
        </w:rPr>
      </w:pPr>
    </w:p>
    <w:p w14:paraId="200B767B" w14:textId="77777777" w:rsidR="001533E0" w:rsidRPr="001533E0" w:rsidRDefault="001533E0" w:rsidP="001533E0">
      <w:pPr>
        <w:rPr>
          <w:rFonts w:ascii="Comic Sans MS" w:hAnsi="Comic Sans MS"/>
          <w:sz w:val="28"/>
          <w:szCs w:val="28"/>
        </w:rPr>
      </w:pPr>
    </w:p>
    <w:p w14:paraId="72CD1908" w14:textId="77777777" w:rsidR="001533E0" w:rsidRPr="001533E0" w:rsidRDefault="001533E0" w:rsidP="001533E0">
      <w:pPr>
        <w:rPr>
          <w:rFonts w:ascii="Comic Sans MS" w:hAnsi="Comic Sans MS"/>
          <w:sz w:val="28"/>
          <w:szCs w:val="28"/>
        </w:rPr>
      </w:pPr>
    </w:p>
    <w:p w14:paraId="41464BA1" w14:textId="77777777" w:rsidR="001533E0" w:rsidRPr="001533E0" w:rsidRDefault="001533E0" w:rsidP="001533E0">
      <w:pPr>
        <w:rPr>
          <w:rFonts w:ascii="Comic Sans MS" w:hAnsi="Comic Sans MS"/>
          <w:sz w:val="28"/>
          <w:szCs w:val="28"/>
        </w:rPr>
      </w:pPr>
    </w:p>
    <w:p w14:paraId="40D045EA" w14:textId="77777777" w:rsidR="001533E0" w:rsidRPr="001533E0" w:rsidRDefault="001533E0" w:rsidP="001533E0">
      <w:pPr>
        <w:rPr>
          <w:rFonts w:ascii="Comic Sans MS" w:hAnsi="Comic Sans MS"/>
          <w:sz w:val="28"/>
          <w:szCs w:val="28"/>
        </w:rPr>
      </w:pPr>
    </w:p>
    <w:p w14:paraId="11170777" w14:textId="1A2894F1" w:rsidR="001533E0" w:rsidRPr="001533E0" w:rsidRDefault="001533E0" w:rsidP="001533E0">
      <w:pPr>
        <w:rPr>
          <w:rFonts w:ascii="Comic Sans MS" w:hAnsi="Comic Sans MS"/>
          <w:sz w:val="28"/>
          <w:szCs w:val="28"/>
        </w:rPr>
      </w:pPr>
    </w:p>
    <w:p w14:paraId="3B861175" w14:textId="46A030EC" w:rsidR="001533E0" w:rsidRPr="001533E0" w:rsidRDefault="00AD087C" w:rsidP="001533E0">
      <w:pPr>
        <w:rPr>
          <w:rFonts w:ascii="Comic Sans MS" w:hAnsi="Comic Sans MS"/>
          <w:sz w:val="28"/>
          <w:szCs w:val="28"/>
        </w:rPr>
      </w:pPr>
      <w:r>
        <w:rPr>
          <w:rFonts w:ascii="Comic Sans MS" w:hAnsi="Comic Sans MS"/>
          <w:b/>
          <w:bCs/>
          <w:noProof/>
          <w:sz w:val="28"/>
          <w:szCs w:val="28"/>
          <w:lang w:eastAsia="de-DE"/>
        </w:rPr>
        <mc:AlternateContent>
          <mc:Choice Requires="wps">
            <w:drawing>
              <wp:anchor distT="0" distB="0" distL="114300" distR="114300" simplePos="0" relativeHeight="251661312" behindDoc="0" locked="0" layoutInCell="1" allowOverlap="1" wp14:anchorId="090B3DFB" wp14:editId="414C48EF">
                <wp:simplePos x="0" y="0"/>
                <wp:positionH relativeFrom="margin">
                  <wp:posOffset>151765</wp:posOffset>
                </wp:positionH>
                <wp:positionV relativeFrom="paragraph">
                  <wp:posOffset>344170</wp:posOffset>
                </wp:positionV>
                <wp:extent cx="2628900" cy="2819400"/>
                <wp:effectExtent l="0" t="0" r="0" b="0"/>
                <wp:wrapNone/>
                <wp:docPr id="10" name="Textfeld 10"/>
                <wp:cNvGraphicFramePr/>
                <a:graphic xmlns:a="http://schemas.openxmlformats.org/drawingml/2006/main">
                  <a:graphicData uri="http://schemas.microsoft.com/office/word/2010/wordprocessingShape">
                    <wps:wsp>
                      <wps:cNvSpPr txBox="1"/>
                      <wps:spPr>
                        <a:xfrm>
                          <a:off x="0" y="0"/>
                          <a:ext cx="2628900" cy="2819400"/>
                        </a:xfrm>
                        <a:prstGeom prst="rect">
                          <a:avLst/>
                        </a:prstGeom>
                        <a:solidFill>
                          <a:schemeClr val="lt1"/>
                        </a:solidFill>
                        <a:ln w="6350">
                          <a:noFill/>
                        </a:ln>
                      </wps:spPr>
                      <wps:txbx>
                        <w:txbxContent>
                          <w:p w14:paraId="05CFD789" w14:textId="625A4677" w:rsidR="00C373D4" w:rsidRDefault="00AD087C">
                            <w:r w:rsidRPr="00AD087C">
                              <w:rPr>
                                <w:noProof/>
                                <w:lang w:eastAsia="de-DE"/>
                              </w:rPr>
                              <w:drawing>
                                <wp:inline distT="0" distB="0" distL="0" distR="0" wp14:anchorId="5B3A18AE" wp14:editId="7BE51959">
                                  <wp:extent cx="2324100" cy="2306798"/>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48116" cy="2330635"/>
                                          </a:xfrm>
                                          <a:prstGeom prst="rect">
                                            <a:avLst/>
                                          </a:prstGeom>
                                          <a:noFill/>
                                          <a:ln>
                                            <a:noFill/>
                                          </a:ln>
                                        </pic:spPr>
                                      </pic:pic>
                                    </a:graphicData>
                                  </a:graphic>
                                </wp:inline>
                              </w:drawing>
                            </w:r>
                          </w:p>
                          <w:p w14:paraId="3C4E3B31" w14:textId="69BEF94B" w:rsidR="00AD087C" w:rsidRPr="00AD087C" w:rsidRDefault="00AD087C" w:rsidP="00AD087C">
                            <w:pPr>
                              <w:jc w:val="center"/>
                              <w:rPr>
                                <w:rFonts w:ascii="Comic Sans MS" w:hAnsi="Comic Sans MS"/>
                                <w:b/>
                                <w:bCs/>
                              </w:rPr>
                            </w:pPr>
                            <w:r w:rsidRPr="00AD087C">
                              <w:rPr>
                                <w:rFonts w:ascii="Comic Sans MS" w:hAnsi="Comic Sans MS"/>
                                <w:b/>
                                <w:bCs/>
                              </w:rPr>
                              <w:t>Frau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90B3DFB" id="Textfeld 10" o:spid="_x0000_s1028" type="#_x0000_t202" style="position:absolute;margin-left:11.95pt;margin-top:27.1pt;width:207pt;height:22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" fillcolor="white [3201]" stroked="f" strokeweight=".5pt">
                <v:textbox>
                  <w:txbxContent>
                    <w:p w14:paraId="05CFD789" w14:textId="625A4677" w:rsidR="00C373D4" w:rsidRDefault="00AD087C">
                      <w:r w:rsidRPr="00AD087C">
                        <w:rPr>
                          <w:noProof/>
                        </w:rPr>
                        <w:drawing>
                          <wp:inline distT="0" distB="0" distL="0" distR="0" wp14:anchorId="5B3A18AE" wp14:editId="7BE51959">
                            <wp:extent cx="2324100" cy="2306798"/>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8116" cy="2330635"/>
                                    </a:xfrm>
                                    <a:prstGeom prst="rect">
                                      <a:avLst/>
                                    </a:prstGeom>
                                    <a:noFill/>
                                    <a:ln>
                                      <a:noFill/>
                                    </a:ln>
                                  </pic:spPr>
                                </pic:pic>
                              </a:graphicData>
                            </a:graphic>
                          </wp:inline>
                        </w:drawing>
                      </w:r>
                    </w:p>
                    <w:p w14:paraId="3C4E3B31" w14:textId="69BEF94B" w:rsidR="00AD087C" w:rsidRPr="00AD087C" w:rsidRDefault="00AD087C" w:rsidP="00AD087C">
                      <w:pPr>
                        <w:jc w:val="center"/>
                        <w:rPr>
                          <w:rFonts w:ascii="Comic Sans MS" w:hAnsi="Comic Sans MS"/>
                          <w:b/>
                          <w:bCs/>
                        </w:rPr>
                      </w:pPr>
                      <w:r w:rsidRPr="00AD087C">
                        <w:rPr>
                          <w:rFonts w:ascii="Comic Sans MS" w:hAnsi="Comic Sans MS"/>
                          <w:b/>
                          <w:bCs/>
                        </w:rPr>
                        <w:t>Frau</w:t>
                      </w:r>
                    </w:p>
                  </w:txbxContent>
                </v:textbox>
                <w10:wrap anchorx="margin"/>
              </v:shape>
            </w:pict>
          </mc:Fallback>
        </mc:AlternateContent>
      </w:r>
    </w:p>
    <w:p w14:paraId="21589C4F" w14:textId="0A81961E" w:rsidR="001533E0" w:rsidRPr="001533E0" w:rsidRDefault="00AD087C" w:rsidP="001533E0">
      <w:pPr>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82816" behindDoc="0" locked="0" layoutInCell="1" allowOverlap="1" wp14:anchorId="4586AE8C" wp14:editId="155D8456">
                <wp:simplePos x="0" y="0"/>
                <wp:positionH relativeFrom="column">
                  <wp:posOffset>3123565</wp:posOffset>
                </wp:positionH>
                <wp:positionV relativeFrom="paragraph">
                  <wp:posOffset>5715</wp:posOffset>
                </wp:positionV>
                <wp:extent cx="2926080" cy="2705100"/>
                <wp:effectExtent l="0" t="0" r="7620" b="0"/>
                <wp:wrapNone/>
                <wp:docPr id="15" name="Textfeld 15"/>
                <wp:cNvGraphicFramePr/>
                <a:graphic xmlns:a="http://schemas.openxmlformats.org/drawingml/2006/main">
                  <a:graphicData uri="http://schemas.microsoft.com/office/word/2010/wordprocessingShape">
                    <wps:wsp>
                      <wps:cNvSpPr txBox="1"/>
                      <wps:spPr>
                        <a:xfrm>
                          <a:off x="0" y="0"/>
                          <a:ext cx="2926080" cy="2705100"/>
                        </a:xfrm>
                        <a:prstGeom prst="rect">
                          <a:avLst/>
                        </a:prstGeom>
                        <a:solidFill>
                          <a:schemeClr val="lt1"/>
                        </a:solidFill>
                        <a:ln w="6350">
                          <a:noFill/>
                        </a:ln>
                      </wps:spPr>
                      <wps:txbx>
                        <w:txbxContent>
                          <w:p w14:paraId="41CA6BE2" w14:textId="3FAA89E5" w:rsidR="00AD087C" w:rsidRDefault="00AD087C">
                            <w:r w:rsidRPr="00AD087C">
                              <w:rPr>
                                <w:noProof/>
                                <w:lang w:eastAsia="de-DE"/>
                              </w:rPr>
                              <w:drawing>
                                <wp:inline distT="0" distB="0" distL="0" distR="0" wp14:anchorId="1E0447C4" wp14:editId="6C3BE7BB">
                                  <wp:extent cx="2286000" cy="2269032"/>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97504" cy="2280451"/>
                                          </a:xfrm>
                                          <a:prstGeom prst="rect">
                                            <a:avLst/>
                                          </a:prstGeom>
                                          <a:noFill/>
                                          <a:ln>
                                            <a:noFill/>
                                          </a:ln>
                                        </pic:spPr>
                                      </pic:pic>
                                    </a:graphicData>
                                  </a:graphic>
                                </wp:inline>
                              </w:drawing>
                            </w:r>
                          </w:p>
                          <w:p w14:paraId="0C78E7F1" w14:textId="2CD07171" w:rsidR="00AD087C" w:rsidRPr="00AD087C" w:rsidRDefault="00AD087C" w:rsidP="00AD087C">
                            <w:pPr>
                              <w:jc w:val="center"/>
                              <w:rPr>
                                <w:rFonts w:ascii="Comic Sans MS" w:hAnsi="Comic Sans MS"/>
                                <w:b/>
                                <w:bCs/>
                              </w:rPr>
                            </w:pPr>
                            <w:r w:rsidRPr="00AD087C">
                              <w:rPr>
                                <w:rFonts w:ascii="Comic Sans MS" w:hAnsi="Comic Sans MS"/>
                                <w:b/>
                                <w:bCs/>
                              </w:rPr>
                              <w:t>Mann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586AE8C" id="Textfeld 15" o:spid="_x0000_s1029" type="#_x0000_t202" style="position:absolute;margin-left:245.95pt;margin-top:.45pt;width:230.4pt;height:213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" fillcolor="white [3201]" stroked="f" strokeweight=".5pt">
                <v:textbox>
                  <w:txbxContent>
                    <w:p w14:paraId="41CA6BE2" w14:textId="3FAA89E5" w:rsidR="00AD087C" w:rsidRDefault="00AD087C">
                      <w:r w:rsidRPr="00AD087C">
                        <w:rPr>
                          <w:noProof/>
                        </w:rPr>
                        <w:drawing>
                          <wp:inline distT="0" distB="0" distL="0" distR="0" wp14:anchorId="1E0447C4" wp14:editId="6C3BE7BB">
                            <wp:extent cx="2286000" cy="2269032"/>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97504" cy="2280451"/>
                                    </a:xfrm>
                                    <a:prstGeom prst="rect">
                                      <a:avLst/>
                                    </a:prstGeom>
                                    <a:noFill/>
                                    <a:ln>
                                      <a:noFill/>
                                    </a:ln>
                                  </pic:spPr>
                                </pic:pic>
                              </a:graphicData>
                            </a:graphic>
                          </wp:inline>
                        </w:drawing>
                      </w:r>
                    </w:p>
                    <w:p w14:paraId="0C78E7F1" w14:textId="2CD07171" w:rsidR="00AD087C" w:rsidRPr="00AD087C" w:rsidRDefault="00AD087C" w:rsidP="00AD087C">
                      <w:pPr>
                        <w:jc w:val="center"/>
                        <w:rPr>
                          <w:rFonts w:ascii="Comic Sans MS" w:hAnsi="Comic Sans MS"/>
                          <w:b/>
                          <w:bCs/>
                        </w:rPr>
                      </w:pPr>
                      <w:r w:rsidRPr="00AD087C">
                        <w:rPr>
                          <w:rFonts w:ascii="Comic Sans MS" w:hAnsi="Comic Sans MS"/>
                          <w:b/>
                          <w:bCs/>
                        </w:rPr>
                        <w:t>Mann</w:t>
                      </w:r>
                    </w:p>
                  </w:txbxContent>
                </v:textbox>
              </v:shape>
            </w:pict>
          </mc:Fallback>
        </mc:AlternateContent>
      </w:r>
    </w:p>
    <w:p w14:paraId="5F713E44" w14:textId="0669CDB3" w:rsidR="001533E0" w:rsidRDefault="001533E0" w:rsidP="001533E0">
      <w:pPr>
        <w:rPr>
          <w:rFonts w:ascii="Comic Sans MS" w:hAnsi="Comic Sans MS"/>
          <w:b/>
          <w:bCs/>
          <w:sz w:val="28"/>
          <w:szCs w:val="28"/>
        </w:rPr>
      </w:pPr>
    </w:p>
    <w:p w14:paraId="166EA00E" w14:textId="77777777" w:rsidR="001533E0" w:rsidRDefault="001533E0" w:rsidP="001533E0">
      <w:pPr>
        <w:rPr>
          <w:rFonts w:ascii="Comic Sans MS" w:hAnsi="Comic Sans MS"/>
          <w:sz w:val="28"/>
          <w:szCs w:val="28"/>
        </w:rPr>
        <w:sectPr w:rsidR="001533E0">
          <w:pgSz w:w="11906" w:h="16838"/>
          <w:pgMar w:top="1417" w:right="1417" w:bottom="1134" w:left="1417" w:header="708" w:footer="708" w:gutter="0"/>
          <w:cols w:space="708"/>
          <w:docGrid w:linePitch="360"/>
        </w:sectPr>
      </w:pPr>
    </w:p>
    <w:p w14:paraId="2CFEFB66" w14:textId="77777777" w:rsidR="001533E0" w:rsidRPr="001533E0" w:rsidRDefault="001533E0" w:rsidP="001533E0">
      <w:pPr>
        <w:rPr>
          <w:rFonts w:ascii="Comic Sans MS" w:hAnsi="Comic Sans MS"/>
          <w:b/>
          <w:bCs/>
          <w:sz w:val="28"/>
          <w:szCs w:val="28"/>
        </w:rPr>
      </w:pPr>
      <w:r w:rsidRPr="001533E0">
        <w:rPr>
          <w:rFonts w:ascii="Comic Sans MS" w:hAnsi="Comic Sans MS"/>
          <w:b/>
          <w:bCs/>
          <w:sz w:val="28"/>
          <w:szCs w:val="28"/>
        </w:rPr>
        <w:lastRenderedPageBreak/>
        <w:t>Gesichter zeichnen</w:t>
      </w:r>
    </w:p>
    <w:p w14:paraId="4CFF4861" w14:textId="1EA0799A" w:rsidR="001533E0" w:rsidRDefault="00AD087C" w:rsidP="001533E0">
      <w:pPr>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62336" behindDoc="0" locked="0" layoutInCell="1" allowOverlap="1" wp14:anchorId="0B6054C2" wp14:editId="1C322588">
                <wp:simplePos x="0" y="0"/>
                <wp:positionH relativeFrom="column">
                  <wp:posOffset>-61595</wp:posOffset>
                </wp:positionH>
                <wp:positionV relativeFrom="paragraph">
                  <wp:posOffset>575945</wp:posOffset>
                </wp:positionV>
                <wp:extent cx="3025140" cy="2285365"/>
                <wp:effectExtent l="0" t="0" r="3810" b="635"/>
                <wp:wrapNone/>
                <wp:docPr id="12" name="Textfeld 12"/>
                <wp:cNvGraphicFramePr/>
                <a:graphic xmlns:a="http://schemas.openxmlformats.org/drawingml/2006/main">
                  <a:graphicData uri="http://schemas.microsoft.com/office/word/2010/wordprocessingShape">
                    <wps:wsp>
                      <wps:cNvSpPr txBox="1"/>
                      <wps:spPr>
                        <a:xfrm>
                          <a:off x="0" y="0"/>
                          <a:ext cx="3025140" cy="2285365"/>
                        </a:xfrm>
                        <a:prstGeom prst="rect">
                          <a:avLst/>
                        </a:prstGeom>
                        <a:solidFill>
                          <a:schemeClr val="lt1"/>
                        </a:solidFill>
                        <a:ln w="6350">
                          <a:noFill/>
                        </a:ln>
                      </wps:spPr>
                      <wps:txbx>
                        <w:txbxContent>
                          <w:p w14:paraId="0BB9E810" w14:textId="77777777" w:rsidR="001533E0" w:rsidRDefault="001533E0">
                            <w:r w:rsidRPr="001533E0">
                              <w:rPr>
                                <w:noProof/>
                                <w:lang w:eastAsia="de-DE"/>
                              </w:rPr>
                              <w:drawing>
                                <wp:inline distT="0" distB="0" distL="0" distR="0" wp14:anchorId="0C050227" wp14:editId="37303A68">
                                  <wp:extent cx="2835910" cy="2239645"/>
                                  <wp:effectExtent l="0" t="0" r="2540" b="8255"/>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5910" cy="22396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B6054C2" id="Textfeld 12" o:spid="_x0000_s1030" type="#_x0000_t202" style="position:absolute;margin-left:-4.85pt;margin-top:45.35pt;width:238.2pt;height:179.9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" fillcolor="white [3201]" stroked="f" strokeweight=".5pt">
                <v:textbox>
                  <w:txbxContent>
                    <w:p w14:paraId="0BB9E810" w14:textId="77777777" w:rsidR="001533E0" w:rsidRDefault="001533E0">
                      <w:r w:rsidRPr="001533E0">
                        <w:rPr>
                          <w:noProof/>
                        </w:rPr>
                        <w:drawing>
                          <wp:inline distT="0" distB="0" distL="0" distR="0" wp14:anchorId="0C050227" wp14:editId="37303A68">
                            <wp:extent cx="2835910" cy="2239645"/>
                            <wp:effectExtent l="0" t="0" r="2540" b="8255"/>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5910" cy="2239645"/>
                                    </a:xfrm>
                                    <a:prstGeom prst="rect">
                                      <a:avLst/>
                                    </a:prstGeom>
                                    <a:noFill/>
                                    <a:ln>
                                      <a:noFill/>
                                    </a:ln>
                                  </pic:spPr>
                                </pic:pic>
                              </a:graphicData>
                            </a:graphic>
                          </wp:inline>
                        </w:drawing>
                      </w:r>
                    </w:p>
                  </w:txbxContent>
                </v:textbox>
              </v:shape>
            </w:pict>
          </mc:Fallback>
        </mc:AlternateContent>
      </w:r>
      <w:r w:rsidR="001533E0">
        <w:rPr>
          <w:rFonts w:ascii="Comic Sans MS" w:hAnsi="Comic Sans MS"/>
          <w:sz w:val="28"/>
          <w:szCs w:val="28"/>
        </w:rPr>
        <w:t xml:space="preserve">Aufgabe: </w:t>
      </w:r>
      <w:r w:rsidRPr="00AD087C">
        <w:rPr>
          <w:rFonts w:ascii="Comic Sans MS" w:hAnsi="Comic Sans MS"/>
          <w:sz w:val="28"/>
          <w:szCs w:val="28"/>
        </w:rPr>
        <w:t xml:space="preserve">Zeichnen Sie das Gesicht einer Teilnehmerin bzw. eines Teilnehmers auf die Haftnotizzettel! Wer erkennt sich wieder </w:t>
      </w:r>
      <w:r w:rsidRPr="00AD087C">
        <w:rPr>
          <w:rFonts w:ascii="Comic Sans MS" w:hAnsi="Comic Sans MS"/>
          <w:sz w:val="28"/>
          <w:szCs w:val="28"/>
        </w:rPr>
        <w:sym w:font="Wingdings" w:char="F04A"/>
      </w:r>
      <w:r w:rsidRPr="00AD087C">
        <w:rPr>
          <w:rFonts w:ascii="Comic Sans MS" w:hAnsi="Comic Sans MS"/>
          <w:sz w:val="28"/>
          <w:szCs w:val="28"/>
        </w:rPr>
        <w:t>?</w:t>
      </w:r>
    </w:p>
    <w:p w14:paraId="78888049" w14:textId="454FC785" w:rsidR="00450344" w:rsidRPr="00450344" w:rsidRDefault="00AD087C" w:rsidP="00450344">
      <w:pPr>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64384" behindDoc="0" locked="0" layoutInCell="1" allowOverlap="1" wp14:anchorId="6838C52B" wp14:editId="24222406">
                <wp:simplePos x="0" y="0"/>
                <wp:positionH relativeFrom="margin">
                  <wp:posOffset>3176905</wp:posOffset>
                </wp:positionH>
                <wp:positionV relativeFrom="paragraph">
                  <wp:posOffset>13335</wp:posOffset>
                </wp:positionV>
                <wp:extent cx="3025140" cy="2210435"/>
                <wp:effectExtent l="0" t="0" r="3810" b="0"/>
                <wp:wrapNone/>
                <wp:docPr id="14" name="Textfeld 14"/>
                <wp:cNvGraphicFramePr/>
                <a:graphic xmlns:a="http://schemas.openxmlformats.org/drawingml/2006/main">
                  <a:graphicData uri="http://schemas.microsoft.com/office/word/2010/wordprocessingShape">
                    <wps:wsp>
                      <wps:cNvSpPr txBox="1"/>
                      <wps:spPr>
                        <a:xfrm>
                          <a:off x="0" y="0"/>
                          <a:ext cx="3025140" cy="2210435"/>
                        </a:xfrm>
                        <a:prstGeom prst="rect">
                          <a:avLst/>
                        </a:prstGeom>
                        <a:solidFill>
                          <a:sysClr val="window" lastClr="FFFFFF"/>
                        </a:solidFill>
                        <a:ln w="6350">
                          <a:noFill/>
                        </a:ln>
                      </wps:spPr>
                      <wps:txbx>
                        <w:txbxContent>
                          <w:p w14:paraId="39A05008" w14:textId="77777777" w:rsidR="001533E0" w:rsidRDefault="001533E0" w:rsidP="001533E0">
                            <w:r w:rsidRPr="001533E0">
                              <w:rPr>
                                <w:noProof/>
                                <w:lang w:eastAsia="de-DE"/>
                              </w:rPr>
                              <w:drawing>
                                <wp:inline distT="0" distB="0" distL="0" distR="0" wp14:anchorId="503D7003" wp14:editId="5FFF00D3">
                                  <wp:extent cx="2835910" cy="2164715"/>
                                  <wp:effectExtent l="0" t="0" r="2540" b="6985"/>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5910" cy="21647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838C52B" id="Textfeld 14" o:spid="_x0000_s1031" type="#_x0000_t202" style="position:absolute;margin-left:250.15pt;margin-top:1.05pt;width:238.2pt;height:174.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" fillcolor="window" stroked="f" strokeweight=".5pt">
                <v:textbox>
                  <w:txbxContent>
                    <w:p w14:paraId="39A05008" w14:textId="77777777" w:rsidR="001533E0" w:rsidRDefault="001533E0" w:rsidP="001533E0">
                      <w:r w:rsidRPr="001533E0">
                        <w:rPr>
                          <w:noProof/>
                        </w:rPr>
                        <w:drawing>
                          <wp:inline distT="0" distB="0" distL="0" distR="0" wp14:anchorId="503D7003" wp14:editId="5FFF00D3">
                            <wp:extent cx="2835910" cy="2164715"/>
                            <wp:effectExtent l="0" t="0" r="2540" b="6985"/>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5910" cy="2164715"/>
                                    </a:xfrm>
                                    <a:prstGeom prst="rect">
                                      <a:avLst/>
                                    </a:prstGeom>
                                    <a:noFill/>
                                    <a:ln>
                                      <a:noFill/>
                                    </a:ln>
                                  </pic:spPr>
                                </pic:pic>
                              </a:graphicData>
                            </a:graphic>
                          </wp:inline>
                        </w:drawing>
                      </w:r>
                    </w:p>
                  </w:txbxContent>
                </v:textbox>
                <w10:wrap anchorx="margin"/>
              </v:shape>
            </w:pict>
          </mc:Fallback>
        </mc:AlternateContent>
      </w:r>
    </w:p>
    <w:p w14:paraId="27AE6290" w14:textId="77777777" w:rsidR="00450344" w:rsidRPr="00450344" w:rsidRDefault="00450344" w:rsidP="00450344">
      <w:pPr>
        <w:rPr>
          <w:rFonts w:ascii="Comic Sans MS" w:hAnsi="Comic Sans MS"/>
          <w:sz w:val="28"/>
          <w:szCs w:val="28"/>
        </w:rPr>
      </w:pPr>
    </w:p>
    <w:p w14:paraId="6807F378" w14:textId="77777777" w:rsidR="00450344" w:rsidRPr="00450344" w:rsidRDefault="00450344" w:rsidP="00450344">
      <w:pPr>
        <w:rPr>
          <w:rFonts w:ascii="Comic Sans MS" w:hAnsi="Comic Sans MS"/>
          <w:sz w:val="28"/>
          <w:szCs w:val="28"/>
        </w:rPr>
      </w:pPr>
    </w:p>
    <w:p w14:paraId="14143589" w14:textId="77777777" w:rsidR="00450344" w:rsidRPr="00450344" w:rsidRDefault="00450344" w:rsidP="00450344">
      <w:pPr>
        <w:rPr>
          <w:rFonts w:ascii="Comic Sans MS" w:hAnsi="Comic Sans MS"/>
          <w:sz w:val="28"/>
          <w:szCs w:val="28"/>
        </w:rPr>
      </w:pPr>
    </w:p>
    <w:p w14:paraId="665694AB" w14:textId="77777777" w:rsidR="00450344" w:rsidRPr="00450344" w:rsidRDefault="00450344" w:rsidP="00450344">
      <w:pPr>
        <w:rPr>
          <w:rFonts w:ascii="Comic Sans MS" w:hAnsi="Comic Sans MS"/>
          <w:sz w:val="28"/>
          <w:szCs w:val="28"/>
        </w:rPr>
      </w:pPr>
    </w:p>
    <w:p w14:paraId="22926467" w14:textId="2E50BC26" w:rsidR="00450344" w:rsidRPr="00450344" w:rsidRDefault="00AD087C" w:rsidP="00450344">
      <w:pPr>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66432" behindDoc="0" locked="0" layoutInCell="1" allowOverlap="1" wp14:anchorId="195852F2" wp14:editId="6A4EB819">
                <wp:simplePos x="0" y="0"/>
                <wp:positionH relativeFrom="margin">
                  <wp:align>center</wp:align>
                </wp:positionH>
                <wp:positionV relativeFrom="paragraph">
                  <wp:posOffset>334010</wp:posOffset>
                </wp:positionV>
                <wp:extent cx="2400300" cy="1828800"/>
                <wp:effectExtent l="0" t="0" r="0" b="0"/>
                <wp:wrapNone/>
                <wp:docPr id="16" name="Textfeld 16"/>
                <wp:cNvGraphicFramePr/>
                <a:graphic xmlns:a="http://schemas.openxmlformats.org/drawingml/2006/main">
                  <a:graphicData uri="http://schemas.microsoft.com/office/word/2010/wordprocessingShape">
                    <wps:wsp>
                      <wps:cNvSpPr txBox="1"/>
                      <wps:spPr>
                        <a:xfrm>
                          <a:off x="0" y="0"/>
                          <a:ext cx="2400300" cy="1828800"/>
                        </a:xfrm>
                        <a:prstGeom prst="rect">
                          <a:avLst/>
                        </a:prstGeom>
                        <a:solidFill>
                          <a:sysClr val="window" lastClr="FFFFFF"/>
                        </a:solidFill>
                        <a:ln w="6350">
                          <a:noFill/>
                        </a:ln>
                      </wps:spPr>
                      <wps:txbx>
                        <w:txbxContent>
                          <w:p w14:paraId="02A1AC9B" w14:textId="77777777" w:rsidR="001533E0" w:rsidRDefault="001533E0" w:rsidP="001533E0">
                            <w:r w:rsidRPr="001533E0">
                              <w:rPr>
                                <w:noProof/>
                                <w:lang w:eastAsia="de-DE"/>
                              </w:rPr>
                              <w:drawing>
                                <wp:inline distT="0" distB="0" distL="0" distR="0" wp14:anchorId="1611B966" wp14:editId="202EC690">
                                  <wp:extent cx="2237639" cy="1737360"/>
                                  <wp:effectExtent l="0" t="0" r="0" b="762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37639" cy="17373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95852F2" id="Textfeld 16" o:spid="_x0000_s1032" type="#_x0000_t202" style="position:absolute;margin-left:0;margin-top:26.3pt;width:189pt;height:2in;z-index:2516664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" fillcolor="window" stroked="f" strokeweight=".5pt">
                <v:textbox>
                  <w:txbxContent>
                    <w:p w14:paraId="02A1AC9B" w14:textId="77777777" w:rsidR="001533E0" w:rsidRDefault="001533E0" w:rsidP="001533E0">
                      <w:r w:rsidRPr="001533E0">
                        <w:rPr>
                          <w:noProof/>
                        </w:rPr>
                        <w:drawing>
                          <wp:inline distT="0" distB="0" distL="0" distR="0" wp14:anchorId="1611B966" wp14:editId="202EC690">
                            <wp:extent cx="2237639" cy="1737360"/>
                            <wp:effectExtent l="0" t="0" r="0" b="762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37639" cy="1737360"/>
                                    </a:xfrm>
                                    <a:prstGeom prst="rect">
                                      <a:avLst/>
                                    </a:prstGeom>
                                    <a:noFill/>
                                    <a:ln>
                                      <a:noFill/>
                                    </a:ln>
                                  </pic:spPr>
                                </pic:pic>
                              </a:graphicData>
                            </a:graphic>
                          </wp:inline>
                        </w:drawing>
                      </w:r>
                    </w:p>
                  </w:txbxContent>
                </v:textbox>
                <w10:wrap anchorx="margin"/>
              </v:shape>
            </w:pict>
          </mc:Fallback>
        </mc:AlternateContent>
      </w:r>
    </w:p>
    <w:p w14:paraId="652275B1" w14:textId="77777777" w:rsidR="00450344" w:rsidRPr="00450344" w:rsidRDefault="00450344" w:rsidP="00450344">
      <w:pPr>
        <w:rPr>
          <w:rFonts w:ascii="Comic Sans MS" w:hAnsi="Comic Sans MS"/>
          <w:sz w:val="28"/>
          <w:szCs w:val="28"/>
        </w:rPr>
      </w:pPr>
    </w:p>
    <w:p w14:paraId="760A02EE" w14:textId="0D65D873" w:rsidR="00450344" w:rsidRPr="00450344" w:rsidRDefault="003862F3" w:rsidP="00450344">
      <w:pPr>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67456" behindDoc="0" locked="0" layoutInCell="1" allowOverlap="1" wp14:anchorId="5FC3FC10" wp14:editId="621362CF">
                <wp:simplePos x="0" y="0"/>
                <wp:positionH relativeFrom="column">
                  <wp:posOffset>106045</wp:posOffset>
                </wp:positionH>
                <wp:positionV relativeFrom="paragraph">
                  <wp:posOffset>1653540</wp:posOffset>
                </wp:positionV>
                <wp:extent cx="5821680" cy="4069080"/>
                <wp:effectExtent l="0" t="0" r="7620" b="7620"/>
                <wp:wrapNone/>
                <wp:docPr id="20" name="Textfeld 20"/>
                <wp:cNvGraphicFramePr/>
                <a:graphic xmlns:a="http://schemas.openxmlformats.org/drawingml/2006/main">
                  <a:graphicData uri="http://schemas.microsoft.com/office/word/2010/wordprocessingShape">
                    <wps:wsp>
                      <wps:cNvSpPr txBox="1"/>
                      <wps:spPr>
                        <a:xfrm>
                          <a:off x="0" y="0"/>
                          <a:ext cx="5821680" cy="4069080"/>
                        </a:xfrm>
                        <a:prstGeom prst="rect">
                          <a:avLst/>
                        </a:prstGeom>
                        <a:solidFill>
                          <a:schemeClr val="lt1"/>
                        </a:solidFill>
                        <a:ln w="6350">
                          <a:noFill/>
                        </a:ln>
                      </wps:spPr>
                      <wps:txbx>
                        <w:txbxContent>
                          <w:p w14:paraId="5225A5EB" w14:textId="095B1E67" w:rsidR="001533E0" w:rsidRDefault="003862F3" w:rsidP="003862F3">
                            <w:pPr>
                              <w:jc w:val="center"/>
                            </w:pPr>
                            <w:r w:rsidRPr="003862F3">
                              <w:rPr>
                                <w:noProof/>
                                <w:lang w:eastAsia="de-DE"/>
                              </w:rPr>
                              <w:drawing>
                                <wp:inline distT="0" distB="0" distL="0" distR="0" wp14:anchorId="465C366F" wp14:editId="42FAB5C8">
                                  <wp:extent cx="4076700" cy="3986808"/>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83081" cy="399304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FC3FC10" id="Textfeld 20" o:spid="_x0000_s1033" type="#_x0000_t202" style="position:absolute;margin-left:8.35pt;margin-top:130.2pt;width:458.4pt;height:320.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" fillcolor="white [3201]" stroked="f" strokeweight=".5pt">
                <v:textbox>
                  <w:txbxContent>
                    <w:p w14:paraId="5225A5EB" w14:textId="095B1E67" w:rsidR="001533E0" w:rsidRDefault="003862F3" w:rsidP="003862F3">
                      <w:pPr>
                        <w:jc w:val="center"/>
                      </w:pPr>
                      <w:r w:rsidRPr="003862F3">
                        <w:rPr>
                          <w:noProof/>
                        </w:rPr>
                        <w:drawing>
                          <wp:inline distT="0" distB="0" distL="0" distR="0" wp14:anchorId="465C366F" wp14:editId="42FAB5C8">
                            <wp:extent cx="4076700" cy="3986808"/>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83081" cy="3993048"/>
                                    </a:xfrm>
                                    <a:prstGeom prst="rect">
                                      <a:avLst/>
                                    </a:prstGeom>
                                    <a:noFill/>
                                    <a:ln>
                                      <a:noFill/>
                                    </a:ln>
                                  </pic:spPr>
                                </pic:pic>
                              </a:graphicData>
                            </a:graphic>
                          </wp:inline>
                        </w:drawing>
                      </w:r>
                    </w:p>
                  </w:txbxContent>
                </v:textbox>
              </v:shape>
            </w:pict>
          </mc:Fallback>
        </mc:AlternateContent>
      </w:r>
    </w:p>
    <w:p w14:paraId="791F596C" w14:textId="77777777" w:rsidR="00450344" w:rsidRDefault="00450344" w:rsidP="00450344">
      <w:pPr>
        <w:rPr>
          <w:rFonts w:ascii="Comic Sans MS" w:hAnsi="Comic Sans MS"/>
          <w:sz w:val="28"/>
          <w:szCs w:val="28"/>
        </w:rPr>
        <w:sectPr w:rsidR="00450344">
          <w:pgSz w:w="11906" w:h="16838"/>
          <w:pgMar w:top="1417" w:right="1417" w:bottom="1134" w:left="1417" w:header="708" w:footer="708" w:gutter="0"/>
          <w:cols w:space="708"/>
          <w:docGrid w:linePitch="360"/>
        </w:sectPr>
      </w:pPr>
    </w:p>
    <w:p w14:paraId="42B672E7" w14:textId="77777777" w:rsidR="00450344" w:rsidRDefault="002A4ABA" w:rsidP="00450344">
      <w:pPr>
        <w:rPr>
          <w:rFonts w:ascii="Comic Sans MS" w:hAnsi="Comic Sans MS"/>
          <w:b/>
          <w:bCs/>
          <w:sz w:val="28"/>
          <w:szCs w:val="28"/>
        </w:rPr>
      </w:pPr>
      <w:r>
        <w:rPr>
          <w:rFonts w:ascii="Comic Sans MS" w:hAnsi="Comic Sans MS"/>
          <w:b/>
          <w:bCs/>
          <w:sz w:val="28"/>
          <w:szCs w:val="28"/>
        </w:rPr>
        <w:lastRenderedPageBreak/>
        <w:t>Chemie und Sketchnotes</w:t>
      </w:r>
    </w:p>
    <w:p w14:paraId="6C62ECB2" w14:textId="77777777" w:rsidR="002A4ABA" w:rsidRDefault="002A4ABA" w:rsidP="00450344">
      <w:pPr>
        <w:rPr>
          <w:rFonts w:ascii="Comic Sans MS" w:hAnsi="Comic Sans MS"/>
          <w:b/>
          <w:bCs/>
          <w:sz w:val="28"/>
          <w:szCs w:val="28"/>
        </w:rPr>
      </w:pPr>
      <w:r>
        <w:rPr>
          <w:rFonts w:ascii="Comic Sans MS" w:hAnsi="Comic Sans MS"/>
          <w:b/>
          <w:bCs/>
          <w:noProof/>
          <w:sz w:val="28"/>
          <w:szCs w:val="28"/>
          <w:lang w:eastAsia="de-DE"/>
        </w:rPr>
        <mc:AlternateContent>
          <mc:Choice Requires="wps">
            <w:drawing>
              <wp:anchor distT="0" distB="0" distL="114300" distR="114300" simplePos="0" relativeHeight="251668480" behindDoc="0" locked="0" layoutInCell="1" allowOverlap="1" wp14:anchorId="0AE402E6" wp14:editId="684FF450">
                <wp:simplePos x="0" y="0"/>
                <wp:positionH relativeFrom="margin">
                  <wp:posOffset>730885</wp:posOffset>
                </wp:positionH>
                <wp:positionV relativeFrom="paragraph">
                  <wp:posOffset>110490</wp:posOffset>
                </wp:positionV>
                <wp:extent cx="4747260" cy="3627120"/>
                <wp:effectExtent l="0" t="0" r="0" b="0"/>
                <wp:wrapNone/>
                <wp:docPr id="22" name="Textfeld 22"/>
                <wp:cNvGraphicFramePr/>
                <a:graphic xmlns:a="http://schemas.openxmlformats.org/drawingml/2006/main">
                  <a:graphicData uri="http://schemas.microsoft.com/office/word/2010/wordprocessingShape">
                    <wps:wsp>
                      <wps:cNvSpPr txBox="1"/>
                      <wps:spPr>
                        <a:xfrm>
                          <a:off x="0" y="0"/>
                          <a:ext cx="4747260" cy="3627120"/>
                        </a:xfrm>
                        <a:prstGeom prst="rect">
                          <a:avLst/>
                        </a:prstGeom>
                        <a:solidFill>
                          <a:schemeClr val="lt1"/>
                        </a:solidFill>
                        <a:ln w="6350">
                          <a:noFill/>
                        </a:ln>
                      </wps:spPr>
                      <wps:txbx>
                        <w:txbxContent>
                          <w:p w14:paraId="4D34717E" w14:textId="77777777" w:rsidR="002A4ABA" w:rsidRDefault="002A4ABA">
                            <w:r w:rsidRPr="002A4ABA">
                              <w:rPr>
                                <w:noProof/>
                                <w:lang w:eastAsia="de-DE"/>
                              </w:rPr>
                              <w:drawing>
                                <wp:inline distT="0" distB="0" distL="0" distR="0" wp14:anchorId="54CF8168" wp14:editId="37A45C0E">
                                  <wp:extent cx="4627880" cy="3529330"/>
                                  <wp:effectExtent l="0" t="0" r="127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27880" cy="35293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AE402E6" id="Textfeld 22" o:spid="_x0000_s1034" type="#_x0000_t202" style="position:absolute;margin-left:57.55pt;margin-top:8.7pt;width:373.8pt;height:285.6pt;z-index:2516684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" fillcolor="white [3201]" stroked="f" strokeweight=".5pt">
                <v:textbox>
                  <w:txbxContent>
                    <w:p w14:paraId="4D34717E" w14:textId="77777777" w:rsidR="002A4ABA" w:rsidRDefault="002A4ABA">
                      <w:r w:rsidRPr="002A4ABA">
                        <w:rPr>
                          <w:noProof/>
                        </w:rPr>
                        <w:drawing>
                          <wp:inline distT="0" distB="0" distL="0" distR="0" wp14:anchorId="54CF8168" wp14:editId="37A45C0E">
                            <wp:extent cx="4627880" cy="3529330"/>
                            <wp:effectExtent l="0" t="0" r="127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27880" cy="3529330"/>
                                    </a:xfrm>
                                    <a:prstGeom prst="rect">
                                      <a:avLst/>
                                    </a:prstGeom>
                                    <a:noFill/>
                                    <a:ln>
                                      <a:noFill/>
                                    </a:ln>
                                  </pic:spPr>
                                </pic:pic>
                              </a:graphicData>
                            </a:graphic>
                          </wp:inline>
                        </w:drawing>
                      </w:r>
                    </w:p>
                  </w:txbxContent>
                </v:textbox>
                <w10:wrap anchorx="margin"/>
              </v:shape>
            </w:pict>
          </mc:Fallback>
        </mc:AlternateContent>
      </w:r>
    </w:p>
    <w:p w14:paraId="2A1F4E45" w14:textId="77777777" w:rsidR="002A4ABA" w:rsidRDefault="002A4ABA" w:rsidP="00450344">
      <w:pPr>
        <w:rPr>
          <w:rFonts w:ascii="Comic Sans MS" w:hAnsi="Comic Sans MS"/>
          <w:b/>
          <w:bCs/>
          <w:sz w:val="28"/>
          <w:szCs w:val="28"/>
        </w:rPr>
      </w:pPr>
    </w:p>
    <w:p w14:paraId="0E0A6C3C" w14:textId="77777777" w:rsidR="002A4ABA" w:rsidRPr="002A4ABA" w:rsidRDefault="002A4ABA" w:rsidP="002A4ABA">
      <w:pPr>
        <w:rPr>
          <w:rFonts w:ascii="Comic Sans MS" w:hAnsi="Comic Sans MS"/>
          <w:sz w:val="28"/>
          <w:szCs w:val="28"/>
        </w:rPr>
      </w:pPr>
    </w:p>
    <w:p w14:paraId="40E6F1FE" w14:textId="77777777" w:rsidR="002A4ABA" w:rsidRPr="002A4ABA" w:rsidRDefault="002A4ABA" w:rsidP="002A4ABA">
      <w:pPr>
        <w:rPr>
          <w:rFonts w:ascii="Comic Sans MS" w:hAnsi="Comic Sans MS"/>
          <w:sz w:val="28"/>
          <w:szCs w:val="28"/>
        </w:rPr>
      </w:pPr>
    </w:p>
    <w:p w14:paraId="76DE7FF3" w14:textId="77777777" w:rsidR="002A4ABA" w:rsidRPr="002A4ABA" w:rsidRDefault="002A4ABA" w:rsidP="002A4ABA">
      <w:pPr>
        <w:rPr>
          <w:rFonts w:ascii="Comic Sans MS" w:hAnsi="Comic Sans MS"/>
          <w:sz w:val="28"/>
          <w:szCs w:val="28"/>
        </w:rPr>
      </w:pPr>
    </w:p>
    <w:p w14:paraId="50DF95F2" w14:textId="77777777" w:rsidR="002A4ABA" w:rsidRPr="002A4ABA" w:rsidRDefault="002A4ABA" w:rsidP="002A4ABA">
      <w:pPr>
        <w:rPr>
          <w:rFonts w:ascii="Comic Sans MS" w:hAnsi="Comic Sans MS"/>
          <w:sz w:val="28"/>
          <w:szCs w:val="28"/>
        </w:rPr>
      </w:pPr>
    </w:p>
    <w:p w14:paraId="2C884ABE" w14:textId="77777777" w:rsidR="002A4ABA" w:rsidRPr="002A4ABA" w:rsidRDefault="002A4ABA" w:rsidP="002A4ABA">
      <w:pPr>
        <w:rPr>
          <w:rFonts w:ascii="Comic Sans MS" w:hAnsi="Comic Sans MS"/>
          <w:sz w:val="28"/>
          <w:szCs w:val="28"/>
        </w:rPr>
      </w:pPr>
    </w:p>
    <w:p w14:paraId="03A82F19" w14:textId="77777777" w:rsidR="002A4ABA" w:rsidRPr="002A4ABA" w:rsidRDefault="002A4ABA" w:rsidP="002A4ABA">
      <w:pPr>
        <w:rPr>
          <w:rFonts w:ascii="Comic Sans MS" w:hAnsi="Comic Sans MS"/>
          <w:sz w:val="28"/>
          <w:szCs w:val="28"/>
        </w:rPr>
      </w:pPr>
    </w:p>
    <w:p w14:paraId="66237DEA" w14:textId="77777777" w:rsidR="002A4ABA" w:rsidRPr="002A4ABA" w:rsidRDefault="002A4ABA" w:rsidP="002A4ABA">
      <w:pPr>
        <w:rPr>
          <w:rFonts w:ascii="Comic Sans MS" w:hAnsi="Comic Sans MS"/>
          <w:sz w:val="28"/>
          <w:szCs w:val="28"/>
        </w:rPr>
      </w:pPr>
    </w:p>
    <w:p w14:paraId="7AA25DCF" w14:textId="77777777" w:rsidR="002A4ABA" w:rsidRPr="002A4ABA" w:rsidRDefault="002A4ABA" w:rsidP="002A4ABA">
      <w:pPr>
        <w:rPr>
          <w:rFonts w:ascii="Comic Sans MS" w:hAnsi="Comic Sans MS"/>
          <w:sz w:val="28"/>
          <w:szCs w:val="28"/>
        </w:rPr>
      </w:pPr>
    </w:p>
    <w:p w14:paraId="41F5CC4E" w14:textId="77777777" w:rsidR="002A4ABA" w:rsidRDefault="002A4ABA" w:rsidP="002A4ABA">
      <w:pPr>
        <w:rPr>
          <w:rFonts w:ascii="Comic Sans MS" w:hAnsi="Comic Sans MS"/>
          <w:b/>
          <w:bCs/>
          <w:sz w:val="28"/>
          <w:szCs w:val="28"/>
        </w:rPr>
      </w:pPr>
      <w:r>
        <w:rPr>
          <w:rFonts w:ascii="Comic Sans MS" w:hAnsi="Comic Sans MS"/>
          <w:noProof/>
          <w:sz w:val="24"/>
          <w:szCs w:val="24"/>
          <w:lang w:eastAsia="de-DE"/>
        </w:rPr>
        <mc:AlternateContent>
          <mc:Choice Requires="wps">
            <w:drawing>
              <wp:anchor distT="0" distB="0" distL="114300" distR="114300" simplePos="0" relativeHeight="251670528" behindDoc="0" locked="0" layoutInCell="1" allowOverlap="1" wp14:anchorId="5E5C9B32" wp14:editId="21BAA9DA">
                <wp:simplePos x="0" y="0"/>
                <wp:positionH relativeFrom="column">
                  <wp:posOffset>0</wp:posOffset>
                </wp:positionH>
                <wp:positionV relativeFrom="paragraph">
                  <wp:posOffset>37465</wp:posOffset>
                </wp:positionV>
                <wp:extent cx="6115050" cy="4625340"/>
                <wp:effectExtent l="19050" t="38100" r="57150" b="41910"/>
                <wp:wrapNone/>
                <wp:docPr id="24" name="Textfeld 24"/>
                <wp:cNvGraphicFramePr/>
                <a:graphic xmlns:a="http://schemas.openxmlformats.org/drawingml/2006/main">
                  <a:graphicData uri="http://schemas.microsoft.com/office/word/2010/wordprocessingShape">
                    <wps:wsp>
                      <wps:cNvSpPr txBox="1"/>
                      <wps:spPr>
                        <a:xfrm>
                          <a:off x="0" y="0"/>
                          <a:ext cx="6115050" cy="4625340"/>
                        </a:xfrm>
                        <a:custGeom>
                          <a:avLst/>
                          <a:gdLst>
                            <a:gd name="connsiteX0" fmla="*/ 0 w 6115050"/>
                            <a:gd name="connsiteY0" fmla="*/ 0 h 4625340"/>
                            <a:gd name="connsiteX1" fmla="*/ 557149 w 6115050"/>
                            <a:gd name="connsiteY1" fmla="*/ 0 h 4625340"/>
                            <a:gd name="connsiteX2" fmla="*/ 1236599 w 6115050"/>
                            <a:gd name="connsiteY2" fmla="*/ 0 h 4625340"/>
                            <a:gd name="connsiteX3" fmla="*/ 2038350 w 6115050"/>
                            <a:gd name="connsiteY3" fmla="*/ 0 h 4625340"/>
                            <a:gd name="connsiteX4" fmla="*/ 2595499 w 6115050"/>
                            <a:gd name="connsiteY4" fmla="*/ 0 h 4625340"/>
                            <a:gd name="connsiteX5" fmla="*/ 3336099 w 6115050"/>
                            <a:gd name="connsiteY5" fmla="*/ 0 h 4625340"/>
                            <a:gd name="connsiteX6" fmla="*/ 3893248 w 6115050"/>
                            <a:gd name="connsiteY6" fmla="*/ 0 h 4625340"/>
                            <a:gd name="connsiteX7" fmla="*/ 4572698 w 6115050"/>
                            <a:gd name="connsiteY7" fmla="*/ 0 h 4625340"/>
                            <a:gd name="connsiteX8" fmla="*/ 5313299 w 6115050"/>
                            <a:gd name="connsiteY8" fmla="*/ 0 h 4625340"/>
                            <a:gd name="connsiteX9" fmla="*/ 6115050 w 6115050"/>
                            <a:gd name="connsiteY9" fmla="*/ 0 h 4625340"/>
                            <a:gd name="connsiteX10" fmla="*/ 6115050 w 6115050"/>
                            <a:gd name="connsiteY10" fmla="*/ 522003 h 4625340"/>
                            <a:gd name="connsiteX11" fmla="*/ 6115050 w 6115050"/>
                            <a:gd name="connsiteY11" fmla="*/ 1182766 h 4625340"/>
                            <a:gd name="connsiteX12" fmla="*/ 6115050 w 6115050"/>
                            <a:gd name="connsiteY12" fmla="*/ 1936035 h 4625340"/>
                            <a:gd name="connsiteX13" fmla="*/ 6115050 w 6115050"/>
                            <a:gd name="connsiteY13" fmla="*/ 2643051 h 4625340"/>
                            <a:gd name="connsiteX14" fmla="*/ 6115050 w 6115050"/>
                            <a:gd name="connsiteY14" fmla="*/ 3257561 h 4625340"/>
                            <a:gd name="connsiteX15" fmla="*/ 6115050 w 6115050"/>
                            <a:gd name="connsiteY15" fmla="*/ 3964577 h 4625340"/>
                            <a:gd name="connsiteX16" fmla="*/ 6115050 w 6115050"/>
                            <a:gd name="connsiteY16" fmla="*/ 4625340 h 4625340"/>
                            <a:gd name="connsiteX17" fmla="*/ 5435600 w 6115050"/>
                            <a:gd name="connsiteY17" fmla="*/ 4625340 h 4625340"/>
                            <a:gd name="connsiteX18" fmla="*/ 4633849 w 6115050"/>
                            <a:gd name="connsiteY18" fmla="*/ 4625340 h 4625340"/>
                            <a:gd name="connsiteX19" fmla="*/ 3832098 w 6115050"/>
                            <a:gd name="connsiteY19" fmla="*/ 4625340 h 4625340"/>
                            <a:gd name="connsiteX20" fmla="*/ 3091498 w 6115050"/>
                            <a:gd name="connsiteY20" fmla="*/ 4625340 h 4625340"/>
                            <a:gd name="connsiteX21" fmla="*/ 2350897 w 6115050"/>
                            <a:gd name="connsiteY21" fmla="*/ 4625340 h 4625340"/>
                            <a:gd name="connsiteX22" fmla="*/ 1610297 w 6115050"/>
                            <a:gd name="connsiteY22" fmla="*/ 4625340 h 4625340"/>
                            <a:gd name="connsiteX23" fmla="*/ 1053148 w 6115050"/>
                            <a:gd name="connsiteY23" fmla="*/ 4625340 h 4625340"/>
                            <a:gd name="connsiteX24" fmla="*/ 0 w 6115050"/>
                            <a:gd name="connsiteY24" fmla="*/ 4625340 h 4625340"/>
                            <a:gd name="connsiteX25" fmla="*/ 0 w 6115050"/>
                            <a:gd name="connsiteY25" fmla="*/ 3964577 h 4625340"/>
                            <a:gd name="connsiteX26" fmla="*/ 0 w 6115050"/>
                            <a:gd name="connsiteY26" fmla="*/ 3442574 h 4625340"/>
                            <a:gd name="connsiteX27" fmla="*/ 0 w 6115050"/>
                            <a:gd name="connsiteY27" fmla="*/ 2735558 h 4625340"/>
                            <a:gd name="connsiteX28" fmla="*/ 0 w 6115050"/>
                            <a:gd name="connsiteY28" fmla="*/ 2213556 h 4625340"/>
                            <a:gd name="connsiteX29" fmla="*/ 0 w 6115050"/>
                            <a:gd name="connsiteY29" fmla="*/ 1552793 h 4625340"/>
                            <a:gd name="connsiteX30" fmla="*/ 0 w 6115050"/>
                            <a:gd name="connsiteY30" fmla="*/ 799523 h 4625340"/>
                            <a:gd name="connsiteX31" fmla="*/ 0 w 6115050"/>
                            <a:gd name="connsiteY31" fmla="*/ 0 h 46253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6115050" h="4625340" fill="none" extrusionOk="0">
                              <a:moveTo>
                                <a:pt x="0" y="0"/>
                              </a:moveTo>
                              <a:cubicBezTo>
                                <a:pt x="244035" y="23023"/>
                                <a:pt x="409986" y="18235"/>
                                <a:pt x="557149" y="0"/>
                              </a:cubicBezTo>
                              <a:cubicBezTo>
                                <a:pt x="704312" y="-18235"/>
                                <a:pt x="963195" y="14362"/>
                                <a:pt x="1236599" y="0"/>
                              </a:cubicBezTo>
                              <a:cubicBezTo>
                                <a:pt x="1510003" y="-14362"/>
                                <a:pt x="1774431" y="30632"/>
                                <a:pt x="2038350" y="0"/>
                              </a:cubicBezTo>
                              <a:cubicBezTo>
                                <a:pt x="2302269" y="-30632"/>
                                <a:pt x="2352092" y="13059"/>
                                <a:pt x="2595499" y="0"/>
                              </a:cubicBezTo>
                              <a:cubicBezTo>
                                <a:pt x="2838906" y="-13059"/>
                                <a:pt x="3164345" y="32420"/>
                                <a:pt x="3336099" y="0"/>
                              </a:cubicBezTo>
                              <a:cubicBezTo>
                                <a:pt x="3507853" y="-32420"/>
                                <a:pt x="3712882" y="23798"/>
                                <a:pt x="3893248" y="0"/>
                              </a:cubicBezTo>
                              <a:cubicBezTo>
                                <a:pt x="4073614" y="-23798"/>
                                <a:pt x="4350927" y="14365"/>
                                <a:pt x="4572698" y="0"/>
                              </a:cubicBezTo>
                              <a:cubicBezTo>
                                <a:pt x="4794469" y="-14365"/>
                                <a:pt x="5021761" y="-18895"/>
                                <a:pt x="5313299" y="0"/>
                              </a:cubicBezTo>
                              <a:cubicBezTo>
                                <a:pt x="5604837" y="18895"/>
                                <a:pt x="5875315" y="6441"/>
                                <a:pt x="6115050" y="0"/>
                              </a:cubicBezTo>
                              <a:cubicBezTo>
                                <a:pt x="6137848" y="156836"/>
                                <a:pt x="6090089" y="337334"/>
                                <a:pt x="6115050" y="522003"/>
                              </a:cubicBezTo>
                              <a:cubicBezTo>
                                <a:pt x="6140011" y="706672"/>
                                <a:pt x="6142048" y="881163"/>
                                <a:pt x="6115050" y="1182766"/>
                              </a:cubicBezTo>
                              <a:cubicBezTo>
                                <a:pt x="6088052" y="1484369"/>
                                <a:pt x="6150137" y="1704186"/>
                                <a:pt x="6115050" y="1936035"/>
                              </a:cubicBezTo>
                              <a:cubicBezTo>
                                <a:pt x="6079963" y="2167884"/>
                                <a:pt x="6099041" y="2473550"/>
                                <a:pt x="6115050" y="2643051"/>
                              </a:cubicBezTo>
                              <a:cubicBezTo>
                                <a:pt x="6131059" y="2812552"/>
                                <a:pt x="6086253" y="3109449"/>
                                <a:pt x="6115050" y="3257561"/>
                              </a:cubicBezTo>
                              <a:cubicBezTo>
                                <a:pt x="6143848" y="3405673"/>
                                <a:pt x="6103665" y="3673127"/>
                                <a:pt x="6115050" y="3964577"/>
                              </a:cubicBezTo>
                              <a:cubicBezTo>
                                <a:pt x="6126435" y="4256027"/>
                                <a:pt x="6096171" y="4460251"/>
                                <a:pt x="6115050" y="4625340"/>
                              </a:cubicBezTo>
                              <a:cubicBezTo>
                                <a:pt x="5886021" y="4635860"/>
                                <a:pt x="5641841" y="4624875"/>
                                <a:pt x="5435600" y="4625340"/>
                              </a:cubicBezTo>
                              <a:cubicBezTo>
                                <a:pt x="5229359" y="4625806"/>
                                <a:pt x="4994275" y="4650879"/>
                                <a:pt x="4633849" y="4625340"/>
                              </a:cubicBezTo>
                              <a:cubicBezTo>
                                <a:pt x="4273423" y="4599801"/>
                                <a:pt x="4147203" y="4612137"/>
                                <a:pt x="3832098" y="4625340"/>
                              </a:cubicBezTo>
                              <a:cubicBezTo>
                                <a:pt x="3516993" y="4638543"/>
                                <a:pt x="3406645" y="4635895"/>
                                <a:pt x="3091498" y="4625340"/>
                              </a:cubicBezTo>
                              <a:cubicBezTo>
                                <a:pt x="2776351" y="4614785"/>
                                <a:pt x="2643791" y="4626163"/>
                                <a:pt x="2350897" y="4625340"/>
                              </a:cubicBezTo>
                              <a:cubicBezTo>
                                <a:pt x="2058003" y="4624517"/>
                                <a:pt x="1901229" y="4634278"/>
                                <a:pt x="1610297" y="4625340"/>
                              </a:cubicBezTo>
                              <a:cubicBezTo>
                                <a:pt x="1319365" y="4616402"/>
                                <a:pt x="1191897" y="4613357"/>
                                <a:pt x="1053148" y="4625340"/>
                              </a:cubicBezTo>
                              <a:cubicBezTo>
                                <a:pt x="914399" y="4637323"/>
                                <a:pt x="458453" y="4594528"/>
                                <a:pt x="0" y="4625340"/>
                              </a:cubicBezTo>
                              <a:cubicBezTo>
                                <a:pt x="32716" y="4473043"/>
                                <a:pt x="-17247" y="4290165"/>
                                <a:pt x="0" y="3964577"/>
                              </a:cubicBezTo>
                              <a:cubicBezTo>
                                <a:pt x="17247" y="3638989"/>
                                <a:pt x="-21253" y="3627967"/>
                                <a:pt x="0" y="3442574"/>
                              </a:cubicBezTo>
                              <a:cubicBezTo>
                                <a:pt x="21253" y="3257181"/>
                                <a:pt x="-20353" y="2923480"/>
                                <a:pt x="0" y="2735558"/>
                              </a:cubicBezTo>
                              <a:cubicBezTo>
                                <a:pt x="20353" y="2547636"/>
                                <a:pt x="10880" y="2341110"/>
                                <a:pt x="0" y="2213556"/>
                              </a:cubicBezTo>
                              <a:cubicBezTo>
                                <a:pt x="-10880" y="2086002"/>
                                <a:pt x="3657" y="1709387"/>
                                <a:pt x="0" y="1552793"/>
                              </a:cubicBezTo>
                              <a:cubicBezTo>
                                <a:pt x="-3657" y="1396199"/>
                                <a:pt x="-33147" y="994302"/>
                                <a:pt x="0" y="799523"/>
                              </a:cubicBezTo>
                              <a:cubicBezTo>
                                <a:pt x="33147" y="604744"/>
                                <a:pt x="29570" y="351287"/>
                                <a:pt x="0" y="0"/>
                              </a:cubicBezTo>
                              <a:close/>
                            </a:path>
                            <a:path w="6115050" h="4625340" stroke="0" extrusionOk="0">
                              <a:moveTo>
                                <a:pt x="0" y="0"/>
                              </a:moveTo>
                              <a:cubicBezTo>
                                <a:pt x="259839" y="-11668"/>
                                <a:pt x="431678" y="-8968"/>
                                <a:pt x="618300" y="0"/>
                              </a:cubicBezTo>
                              <a:cubicBezTo>
                                <a:pt x="804922" y="8968"/>
                                <a:pt x="884438" y="-12033"/>
                                <a:pt x="1114298" y="0"/>
                              </a:cubicBezTo>
                              <a:cubicBezTo>
                                <a:pt x="1344158" y="12033"/>
                                <a:pt x="1521200" y="-14101"/>
                                <a:pt x="1916049" y="0"/>
                              </a:cubicBezTo>
                              <a:cubicBezTo>
                                <a:pt x="2310898" y="14101"/>
                                <a:pt x="2393351" y="24138"/>
                                <a:pt x="2534349" y="0"/>
                              </a:cubicBezTo>
                              <a:cubicBezTo>
                                <a:pt x="2675347" y="-24138"/>
                                <a:pt x="2909224" y="-28926"/>
                                <a:pt x="3152648" y="0"/>
                              </a:cubicBezTo>
                              <a:cubicBezTo>
                                <a:pt x="3396072" y="28926"/>
                                <a:pt x="3789618" y="1502"/>
                                <a:pt x="3954399" y="0"/>
                              </a:cubicBezTo>
                              <a:cubicBezTo>
                                <a:pt x="4119180" y="-1502"/>
                                <a:pt x="4254019" y="-18145"/>
                                <a:pt x="4511548" y="0"/>
                              </a:cubicBezTo>
                              <a:cubicBezTo>
                                <a:pt x="4769077" y="18145"/>
                                <a:pt x="4926073" y="36897"/>
                                <a:pt x="5313299" y="0"/>
                              </a:cubicBezTo>
                              <a:cubicBezTo>
                                <a:pt x="5700525" y="-36897"/>
                                <a:pt x="5821385" y="-39976"/>
                                <a:pt x="6115050" y="0"/>
                              </a:cubicBezTo>
                              <a:cubicBezTo>
                                <a:pt x="6127957" y="183367"/>
                                <a:pt x="6099990" y="461624"/>
                                <a:pt x="6115050" y="660763"/>
                              </a:cubicBezTo>
                              <a:cubicBezTo>
                                <a:pt x="6130110" y="859902"/>
                                <a:pt x="6135515" y="1131265"/>
                                <a:pt x="6115050" y="1321526"/>
                              </a:cubicBezTo>
                              <a:cubicBezTo>
                                <a:pt x="6094585" y="1511787"/>
                                <a:pt x="6095772" y="1867943"/>
                                <a:pt x="6115050" y="2028542"/>
                              </a:cubicBezTo>
                              <a:cubicBezTo>
                                <a:pt x="6134328" y="2189141"/>
                                <a:pt x="6095363" y="2296473"/>
                                <a:pt x="6115050" y="2550545"/>
                              </a:cubicBezTo>
                              <a:cubicBezTo>
                                <a:pt x="6134737" y="2804617"/>
                                <a:pt x="6102635" y="3009568"/>
                                <a:pt x="6115050" y="3211307"/>
                              </a:cubicBezTo>
                              <a:cubicBezTo>
                                <a:pt x="6127465" y="3413046"/>
                                <a:pt x="6110238" y="3701582"/>
                                <a:pt x="6115050" y="3872070"/>
                              </a:cubicBezTo>
                              <a:cubicBezTo>
                                <a:pt x="6119862" y="4042558"/>
                                <a:pt x="6095462" y="4310118"/>
                                <a:pt x="6115050" y="4625340"/>
                              </a:cubicBezTo>
                              <a:cubicBezTo>
                                <a:pt x="5745057" y="4635381"/>
                                <a:pt x="5537070" y="4589350"/>
                                <a:pt x="5374450" y="4625340"/>
                              </a:cubicBezTo>
                              <a:cubicBezTo>
                                <a:pt x="5211830" y="4661330"/>
                                <a:pt x="4998433" y="4616058"/>
                                <a:pt x="4695000" y="4625340"/>
                              </a:cubicBezTo>
                              <a:cubicBezTo>
                                <a:pt x="4391567" y="4634623"/>
                                <a:pt x="4410521" y="4630950"/>
                                <a:pt x="4199001" y="4625340"/>
                              </a:cubicBezTo>
                              <a:cubicBezTo>
                                <a:pt x="3987481" y="4619730"/>
                                <a:pt x="3843099" y="4634611"/>
                                <a:pt x="3641852" y="4625340"/>
                              </a:cubicBezTo>
                              <a:cubicBezTo>
                                <a:pt x="3440605" y="4616069"/>
                                <a:pt x="3201696" y="4632309"/>
                                <a:pt x="2840101" y="4625340"/>
                              </a:cubicBezTo>
                              <a:cubicBezTo>
                                <a:pt x="2478506" y="4618371"/>
                                <a:pt x="2352084" y="4613491"/>
                                <a:pt x="2160651" y="4625340"/>
                              </a:cubicBezTo>
                              <a:cubicBezTo>
                                <a:pt x="1969218" y="4637190"/>
                                <a:pt x="1774561" y="4641736"/>
                                <a:pt x="1603502" y="4625340"/>
                              </a:cubicBezTo>
                              <a:cubicBezTo>
                                <a:pt x="1432443" y="4608944"/>
                                <a:pt x="1087625" y="4624794"/>
                                <a:pt x="924052" y="4625340"/>
                              </a:cubicBezTo>
                              <a:cubicBezTo>
                                <a:pt x="760479" y="4625887"/>
                                <a:pt x="404281" y="4582314"/>
                                <a:pt x="0" y="4625340"/>
                              </a:cubicBezTo>
                              <a:cubicBezTo>
                                <a:pt x="-2428" y="4497547"/>
                                <a:pt x="-9638" y="4212006"/>
                                <a:pt x="0" y="4103337"/>
                              </a:cubicBezTo>
                              <a:cubicBezTo>
                                <a:pt x="9638" y="3994668"/>
                                <a:pt x="31637" y="3718315"/>
                                <a:pt x="0" y="3396321"/>
                              </a:cubicBezTo>
                              <a:cubicBezTo>
                                <a:pt x="-31637" y="3074327"/>
                                <a:pt x="15247" y="3091689"/>
                                <a:pt x="0" y="2828065"/>
                              </a:cubicBezTo>
                              <a:cubicBezTo>
                                <a:pt x="-15247" y="2564441"/>
                                <a:pt x="6682" y="2422611"/>
                                <a:pt x="0" y="2074795"/>
                              </a:cubicBezTo>
                              <a:cubicBezTo>
                                <a:pt x="-6682" y="1726979"/>
                                <a:pt x="-22482" y="1627835"/>
                                <a:pt x="0" y="1460286"/>
                              </a:cubicBezTo>
                              <a:cubicBezTo>
                                <a:pt x="22482" y="1292737"/>
                                <a:pt x="17665" y="1113624"/>
                                <a:pt x="0" y="938283"/>
                              </a:cubicBezTo>
                              <a:cubicBezTo>
                                <a:pt x="-17665" y="762942"/>
                                <a:pt x="-39284" y="290293"/>
                                <a:pt x="0" y="0"/>
                              </a:cubicBezTo>
                              <a:close/>
                            </a:path>
                          </a:pathLst>
                        </a:custGeom>
                        <a:solidFill>
                          <a:sysClr val="window" lastClr="FFFFFF"/>
                        </a:solidFill>
                        <a:ln w="19050">
                          <a:solidFill>
                            <a:prstClr val="black"/>
                          </a:solidFill>
                          <a:prstDash val="dash"/>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k="http://schemas.microsoft.com/office/drawing/2018/sketchyshapes" sd="1219033472">
                                <a:prstGeom prst="rect">
                                  <a:avLst/>
                                </a:prstGeom>
                                <ask:type>
                                  <ask:lineSketchFreehand/>
                                </ask:type>
                              </ask:lineSketchStyleProps>
                            </a:ext>
                          </a:extLst>
                        </a:ln>
                      </wps:spPr>
                      <wps:txbx>
                        <w:txbxContent>
                          <w:p w14:paraId="4FCD834B" w14:textId="77777777" w:rsidR="002A4ABA" w:rsidRPr="00916961" w:rsidRDefault="002A4ABA" w:rsidP="002A4ABA">
                            <w:pPr>
                              <w:rPr>
                                <w:rFonts w:ascii="Comic Sans MS" w:hAnsi="Comic Sans MS"/>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E5C9B32" id="Textfeld 24" o:spid="_x0000_s1035" type="#_x0000_t202" style="position:absolute;margin-left:0;margin-top:2.95pt;width:481.5pt;height:364.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" fillcolor="window" strokeweight="1.5pt">
                <v:stroke dashstyle="dash"/>
                <v:textbox>
                  <w:txbxContent>
                    <w:p w14:paraId="4FCD834B" w14:textId="77777777" w:rsidR="002A4ABA" w:rsidRPr="00916961" w:rsidRDefault="002A4ABA" w:rsidP="002A4ABA">
                      <w:pPr>
                        <w:rPr>
                          <w:rFonts w:ascii="Comic Sans MS" w:hAnsi="Comic Sans MS"/>
                          <w:b/>
                          <w:bCs/>
                          <w:sz w:val="24"/>
                          <w:szCs w:val="24"/>
                        </w:rPr>
                      </w:pPr>
                    </w:p>
                  </w:txbxContent>
                </v:textbox>
              </v:shape>
            </w:pict>
          </mc:Fallback>
        </mc:AlternateContent>
      </w:r>
    </w:p>
    <w:p w14:paraId="0DAB9ACA" w14:textId="77777777" w:rsidR="002A4ABA" w:rsidRDefault="002A4ABA" w:rsidP="002A4ABA">
      <w:pPr>
        <w:ind w:firstLine="708"/>
        <w:rPr>
          <w:rFonts w:ascii="Comic Sans MS" w:hAnsi="Comic Sans MS"/>
          <w:sz w:val="28"/>
          <w:szCs w:val="28"/>
        </w:rPr>
      </w:pPr>
    </w:p>
    <w:p w14:paraId="0B5DF1AE" w14:textId="77777777" w:rsidR="002A4ABA" w:rsidRPr="002A4ABA" w:rsidRDefault="002A4ABA" w:rsidP="002A4ABA">
      <w:pPr>
        <w:rPr>
          <w:rFonts w:ascii="Comic Sans MS" w:hAnsi="Comic Sans MS"/>
          <w:sz w:val="28"/>
          <w:szCs w:val="28"/>
        </w:rPr>
      </w:pPr>
    </w:p>
    <w:p w14:paraId="2E0D5FD4" w14:textId="77777777" w:rsidR="002A4ABA" w:rsidRPr="002A4ABA" w:rsidRDefault="002A4ABA" w:rsidP="002A4ABA">
      <w:pPr>
        <w:rPr>
          <w:rFonts w:ascii="Comic Sans MS" w:hAnsi="Comic Sans MS"/>
          <w:sz w:val="28"/>
          <w:szCs w:val="28"/>
        </w:rPr>
      </w:pPr>
    </w:p>
    <w:p w14:paraId="522203A8" w14:textId="77777777" w:rsidR="002A4ABA" w:rsidRPr="002A4ABA" w:rsidRDefault="002A4ABA" w:rsidP="002A4ABA">
      <w:pPr>
        <w:rPr>
          <w:rFonts w:ascii="Comic Sans MS" w:hAnsi="Comic Sans MS"/>
          <w:sz w:val="28"/>
          <w:szCs w:val="28"/>
        </w:rPr>
      </w:pPr>
    </w:p>
    <w:p w14:paraId="7DF33458" w14:textId="77777777" w:rsidR="002A4ABA" w:rsidRPr="002A4ABA" w:rsidRDefault="002A4ABA" w:rsidP="002A4ABA">
      <w:pPr>
        <w:rPr>
          <w:rFonts w:ascii="Comic Sans MS" w:hAnsi="Comic Sans MS"/>
          <w:sz w:val="28"/>
          <w:szCs w:val="28"/>
        </w:rPr>
      </w:pPr>
    </w:p>
    <w:p w14:paraId="762C1EE2" w14:textId="77777777" w:rsidR="002A4ABA" w:rsidRPr="002A4ABA" w:rsidRDefault="002A4ABA" w:rsidP="002A4ABA">
      <w:pPr>
        <w:rPr>
          <w:rFonts w:ascii="Comic Sans MS" w:hAnsi="Comic Sans MS"/>
          <w:sz w:val="28"/>
          <w:szCs w:val="28"/>
        </w:rPr>
      </w:pPr>
    </w:p>
    <w:p w14:paraId="15A9BB51" w14:textId="77777777" w:rsidR="002A4ABA" w:rsidRPr="002A4ABA" w:rsidRDefault="002A4ABA" w:rsidP="002A4ABA">
      <w:pPr>
        <w:rPr>
          <w:rFonts w:ascii="Comic Sans MS" w:hAnsi="Comic Sans MS"/>
          <w:sz w:val="28"/>
          <w:szCs w:val="28"/>
        </w:rPr>
      </w:pPr>
    </w:p>
    <w:p w14:paraId="2B83C59A" w14:textId="77777777" w:rsidR="002A4ABA" w:rsidRPr="002A4ABA" w:rsidRDefault="002A4ABA" w:rsidP="002A4ABA">
      <w:pPr>
        <w:rPr>
          <w:rFonts w:ascii="Comic Sans MS" w:hAnsi="Comic Sans MS"/>
          <w:sz w:val="28"/>
          <w:szCs w:val="28"/>
        </w:rPr>
      </w:pPr>
    </w:p>
    <w:p w14:paraId="7940811B" w14:textId="77777777" w:rsidR="002A4ABA" w:rsidRPr="002A4ABA" w:rsidRDefault="002A4ABA" w:rsidP="002A4ABA">
      <w:pPr>
        <w:rPr>
          <w:rFonts w:ascii="Comic Sans MS" w:hAnsi="Comic Sans MS"/>
          <w:sz w:val="28"/>
          <w:szCs w:val="28"/>
        </w:rPr>
      </w:pPr>
    </w:p>
    <w:p w14:paraId="3AA5D2AF" w14:textId="77777777" w:rsidR="002A4ABA" w:rsidRDefault="002A4ABA" w:rsidP="002A4ABA">
      <w:pPr>
        <w:rPr>
          <w:rFonts w:ascii="Comic Sans MS" w:hAnsi="Comic Sans MS"/>
          <w:sz w:val="28"/>
          <w:szCs w:val="28"/>
        </w:rPr>
      </w:pPr>
    </w:p>
    <w:p w14:paraId="06905061" w14:textId="77777777" w:rsidR="002A4ABA" w:rsidRDefault="002A4ABA" w:rsidP="002A4ABA">
      <w:pPr>
        <w:rPr>
          <w:rFonts w:ascii="Comic Sans MS" w:hAnsi="Comic Sans MS"/>
          <w:sz w:val="28"/>
          <w:szCs w:val="28"/>
        </w:rPr>
        <w:sectPr w:rsidR="002A4ABA">
          <w:pgSz w:w="11906" w:h="16838"/>
          <w:pgMar w:top="1417" w:right="1417" w:bottom="1134" w:left="1417" w:header="708" w:footer="708" w:gutter="0"/>
          <w:cols w:space="708"/>
          <w:docGrid w:linePitch="360"/>
        </w:sectPr>
      </w:pPr>
    </w:p>
    <w:p w14:paraId="696853AE" w14:textId="77777777" w:rsidR="002A4ABA" w:rsidRDefault="002A4ABA" w:rsidP="002A4ABA">
      <w:pPr>
        <w:rPr>
          <w:rFonts w:ascii="Comic Sans MS" w:hAnsi="Comic Sans MS"/>
          <w:b/>
          <w:bCs/>
          <w:sz w:val="28"/>
          <w:szCs w:val="28"/>
        </w:rPr>
      </w:pPr>
      <w:r>
        <w:rPr>
          <w:rFonts w:ascii="Comic Sans MS" w:hAnsi="Comic Sans MS"/>
          <w:b/>
          <w:bCs/>
          <w:noProof/>
          <w:sz w:val="28"/>
          <w:szCs w:val="28"/>
          <w:lang w:eastAsia="de-DE"/>
        </w:rPr>
        <w:lastRenderedPageBreak/>
        <mc:AlternateContent>
          <mc:Choice Requires="wps">
            <w:drawing>
              <wp:anchor distT="0" distB="0" distL="114300" distR="114300" simplePos="0" relativeHeight="251672576" behindDoc="0" locked="0" layoutInCell="1" allowOverlap="1" wp14:anchorId="1112DE20" wp14:editId="1BE02182">
                <wp:simplePos x="0" y="0"/>
                <wp:positionH relativeFrom="column">
                  <wp:posOffset>639445</wp:posOffset>
                </wp:positionH>
                <wp:positionV relativeFrom="paragraph">
                  <wp:posOffset>3535045</wp:posOffset>
                </wp:positionV>
                <wp:extent cx="4335780" cy="4282440"/>
                <wp:effectExtent l="0" t="0" r="7620" b="3810"/>
                <wp:wrapNone/>
                <wp:docPr id="28" name="Textfeld 28"/>
                <wp:cNvGraphicFramePr/>
                <a:graphic xmlns:a="http://schemas.openxmlformats.org/drawingml/2006/main">
                  <a:graphicData uri="http://schemas.microsoft.com/office/word/2010/wordprocessingShape">
                    <wps:wsp>
                      <wps:cNvSpPr txBox="1"/>
                      <wps:spPr>
                        <a:xfrm>
                          <a:off x="0" y="0"/>
                          <a:ext cx="4335780" cy="4282440"/>
                        </a:xfrm>
                        <a:prstGeom prst="rect">
                          <a:avLst/>
                        </a:prstGeom>
                        <a:solidFill>
                          <a:schemeClr val="lt1"/>
                        </a:solidFill>
                        <a:ln w="6350">
                          <a:noFill/>
                        </a:ln>
                      </wps:spPr>
                      <wps:txbx>
                        <w:txbxContent>
                          <w:p w14:paraId="261C4A5B" w14:textId="77777777" w:rsidR="002A4ABA" w:rsidRDefault="002A4ABA">
                            <w:r>
                              <w:rPr>
                                <w:noProof/>
                                <w:lang w:eastAsia="de-DE"/>
                              </w:rPr>
                              <w:drawing>
                                <wp:inline distT="0" distB="0" distL="0" distR="0" wp14:anchorId="376C66CB" wp14:editId="54B04E30">
                                  <wp:extent cx="4163695" cy="4184650"/>
                                  <wp:effectExtent l="0" t="0" r="8255" b="635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63695" cy="41846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112DE20" id="Textfeld 28" o:spid="_x0000_s1036" type="#_x0000_t202" style="position:absolute;margin-left:50.35pt;margin-top:278.35pt;width:341.4pt;height:337.2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" fillcolor="white [3201]" stroked="f" strokeweight=".5pt">
                <v:textbox>
                  <w:txbxContent>
                    <w:p w14:paraId="261C4A5B" w14:textId="77777777" w:rsidR="002A4ABA" w:rsidRDefault="002A4ABA">
                      <w:r>
                        <w:rPr>
                          <w:noProof/>
                        </w:rPr>
                        <w:drawing>
                          <wp:inline distT="0" distB="0" distL="0" distR="0" wp14:anchorId="376C66CB" wp14:editId="54B04E30">
                            <wp:extent cx="4163695" cy="4184650"/>
                            <wp:effectExtent l="0" t="0" r="8255" b="635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63695" cy="4184650"/>
                                    </a:xfrm>
                                    <a:prstGeom prst="rect">
                                      <a:avLst/>
                                    </a:prstGeom>
                                  </pic:spPr>
                                </pic:pic>
                              </a:graphicData>
                            </a:graphic>
                          </wp:inline>
                        </w:drawing>
                      </w:r>
                    </w:p>
                  </w:txbxContent>
                </v:textbox>
              </v:shape>
            </w:pict>
          </mc:Fallback>
        </mc:AlternateContent>
      </w:r>
      <w:r w:rsidRPr="002A4ABA">
        <w:rPr>
          <w:rFonts w:ascii="Comic Sans MS" w:hAnsi="Comic Sans MS"/>
          <w:b/>
          <w:bCs/>
          <w:noProof/>
          <w:sz w:val="28"/>
          <w:szCs w:val="28"/>
          <w:lang w:eastAsia="de-DE"/>
        </w:rPr>
        <mc:AlternateContent>
          <mc:Choice Requires="wps">
            <w:drawing>
              <wp:anchor distT="0" distB="0" distL="114300" distR="114300" simplePos="0" relativeHeight="251671552" behindDoc="0" locked="0" layoutInCell="1" allowOverlap="1" wp14:anchorId="00722E54" wp14:editId="37680589">
                <wp:simplePos x="0" y="0"/>
                <wp:positionH relativeFrom="margin">
                  <wp:posOffset>1294765</wp:posOffset>
                </wp:positionH>
                <wp:positionV relativeFrom="paragraph">
                  <wp:posOffset>395605</wp:posOffset>
                </wp:positionV>
                <wp:extent cx="3108960" cy="2971800"/>
                <wp:effectExtent l="0" t="0" r="0" b="0"/>
                <wp:wrapNone/>
                <wp:docPr id="25" name="Textfeld 25"/>
                <wp:cNvGraphicFramePr/>
                <a:graphic xmlns:a="http://schemas.openxmlformats.org/drawingml/2006/main">
                  <a:graphicData uri="http://schemas.microsoft.com/office/word/2010/wordprocessingShape">
                    <wps:wsp>
                      <wps:cNvSpPr txBox="1"/>
                      <wps:spPr>
                        <a:xfrm>
                          <a:off x="0" y="0"/>
                          <a:ext cx="3108960" cy="2971800"/>
                        </a:xfrm>
                        <a:prstGeom prst="rect">
                          <a:avLst/>
                        </a:prstGeom>
                        <a:solidFill>
                          <a:schemeClr val="lt1"/>
                        </a:solidFill>
                        <a:ln w="6350">
                          <a:noFill/>
                        </a:ln>
                      </wps:spPr>
                      <wps:txbx>
                        <w:txbxContent>
                          <w:p w14:paraId="62C460A1" w14:textId="77777777" w:rsidR="002A4ABA" w:rsidRDefault="002A4ABA">
                            <w:r w:rsidRPr="002A4ABA">
                              <w:rPr>
                                <w:noProof/>
                                <w:lang w:eastAsia="de-DE"/>
                              </w:rPr>
                              <w:drawing>
                                <wp:inline distT="0" distB="0" distL="0" distR="0" wp14:anchorId="0AB47C7B" wp14:editId="49182385">
                                  <wp:extent cx="2926080" cy="2874010"/>
                                  <wp:effectExtent l="0" t="0" r="7620" b="254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6080" cy="28740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0722E54" id="Textfeld 25" o:spid="_x0000_s1037" type="#_x0000_t202" style="position:absolute;margin-left:101.95pt;margin-top:31.15pt;width:244.8pt;height:234pt;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" fillcolor="white [3201]" stroked="f" strokeweight=".5pt">
                <v:textbox>
                  <w:txbxContent>
                    <w:p w14:paraId="62C460A1" w14:textId="77777777" w:rsidR="002A4ABA" w:rsidRDefault="002A4ABA">
                      <w:r w:rsidRPr="002A4ABA">
                        <w:rPr>
                          <w:noProof/>
                        </w:rPr>
                        <w:drawing>
                          <wp:inline distT="0" distB="0" distL="0" distR="0" wp14:anchorId="0AB47C7B" wp14:editId="49182385">
                            <wp:extent cx="2926080" cy="2874010"/>
                            <wp:effectExtent l="0" t="0" r="7620" b="254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874010"/>
                                    </a:xfrm>
                                    <a:prstGeom prst="rect">
                                      <a:avLst/>
                                    </a:prstGeom>
                                    <a:noFill/>
                                    <a:ln>
                                      <a:noFill/>
                                    </a:ln>
                                  </pic:spPr>
                                </pic:pic>
                              </a:graphicData>
                            </a:graphic>
                          </wp:inline>
                        </w:drawing>
                      </w:r>
                    </w:p>
                  </w:txbxContent>
                </v:textbox>
                <w10:wrap anchorx="margin"/>
              </v:shape>
            </w:pict>
          </mc:Fallback>
        </mc:AlternateContent>
      </w:r>
      <w:r w:rsidRPr="002A4ABA">
        <w:rPr>
          <w:rFonts w:ascii="Comic Sans MS" w:hAnsi="Comic Sans MS"/>
          <w:b/>
          <w:bCs/>
          <w:sz w:val="28"/>
          <w:szCs w:val="28"/>
        </w:rPr>
        <w:t>Atome zeichnen</w:t>
      </w:r>
    </w:p>
    <w:p w14:paraId="625F2E20" w14:textId="77777777" w:rsidR="002A4ABA" w:rsidRPr="002A4ABA" w:rsidRDefault="002A4ABA" w:rsidP="002A4ABA">
      <w:pPr>
        <w:rPr>
          <w:rFonts w:ascii="Comic Sans MS" w:hAnsi="Comic Sans MS"/>
          <w:sz w:val="28"/>
          <w:szCs w:val="28"/>
        </w:rPr>
      </w:pPr>
    </w:p>
    <w:p w14:paraId="78795B63" w14:textId="77777777" w:rsidR="002A4ABA" w:rsidRPr="002A4ABA" w:rsidRDefault="002A4ABA" w:rsidP="002A4ABA">
      <w:pPr>
        <w:rPr>
          <w:rFonts w:ascii="Comic Sans MS" w:hAnsi="Comic Sans MS"/>
          <w:sz w:val="28"/>
          <w:szCs w:val="28"/>
        </w:rPr>
      </w:pPr>
    </w:p>
    <w:p w14:paraId="62B3D608" w14:textId="77777777" w:rsidR="002A4ABA" w:rsidRPr="002A4ABA" w:rsidRDefault="002A4ABA" w:rsidP="002A4ABA">
      <w:pPr>
        <w:rPr>
          <w:rFonts w:ascii="Comic Sans MS" w:hAnsi="Comic Sans MS"/>
          <w:sz w:val="28"/>
          <w:szCs w:val="28"/>
        </w:rPr>
      </w:pPr>
    </w:p>
    <w:p w14:paraId="2826CE7E" w14:textId="77777777" w:rsidR="002A4ABA" w:rsidRPr="002A4ABA" w:rsidRDefault="002A4ABA" w:rsidP="002A4ABA">
      <w:pPr>
        <w:rPr>
          <w:rFonts w:ascii="Comic Sans MS" w:hAnsi="Comic Sans MS"/>
          <w:sz w:val="28"/>
          <w:szCs w:val="28"/>
        </w:rPr>
      </w:pPr>
    </w:p>
    <w:p w14:paraId="73CC8C97" w14:textId="77777777" w:rsidR="002A4ABA" w:rsidRPr="002A4ABA" w:rsidRDefault="002A4ABA" w:rsidP="002A4ABA">
      <w:pPr>
        <w:rPr>
          <w:rFonts w:ascii="Comic Sans MS" w:hAnsi="Comic Sans MS"/>
          <w:sz w:val="28"/>
          <w:szCs w:val="28"/>
        </w:rPr>
      </w:pPr>
    </w:p>
    <w:p w14:paraId="093A6E60" w14:textId="77777777" w:rsidR="002A4ABA" w:rsidRPr="002A4ABA" w:rsidRDefault="002A4ABA" w:rsidP="002A4ABA">
      <w:pPr>
        <w:rPr>
          <w:rFonts w:ascii="Comic Sans MS" w:hAnsi="Comic Sans MS"/>
          <w:sz w:val="28"/>
          <w:szCs w:val="28"/>
        </w:rPr>
      </w:pPr>
    </w:p>
    <w:p w14:paraId="21A9138C" w14:textId="77777777" w:rsidR="002A4ABA" w:rsidRPr="002A4ABA" w:rsidRDefault="002A4ABA" w:rsidP="002A4ABA">
      <w:pPr>
        <w:rPr>
          <w:rFonts w:ascii="Comic Sans MS" w:hAnsi="Comic Sans MS"/>
          <w:sz w:val="28"/>
          <w:szCs w:val="28"/>
        </w:rPr>
      </w:pPr>
    </w:p>
    <w:p w14:paraId="6E5F9DF3" w14:textId="77777777" w:rsidR="002A4ABA" w:rsidRDefault="002A4ABA" w:rsidP="002A4ABA">
      <w:pPr>
        <w:rPr>
          <w:rFonts w:ascii="Comic Sans MS" w:hAnsi="Comic Sans MS"/>
          <w:b/>
          <w:bCs/>
          <w:sz w:val="28"/>
          <w:szCs w:val="28"/>
        </w:rPr>
      </w:pPr>
    </w:p>
    <w:p w14:paraId="653B670A" w14:textId="77777777" w:rsidR="002A4ABA" w:rsidRDefault="002A4ABA" w:rsidP="002A4ABA">
      <w:pPr>
        <w:ind w:firstLine="708"/>
        <w:rPr>
          <w:rFonts w:ascii="Comic Sans MS" w:hAnsi="Comic Sans MS"/>
          <w:sz w:val="28"/>
          <w:szCs w:val="28"/>
        </w:rPr>
        <w:sectPr w:rsidR="002A4ABA">
          <w:pgSz w:w="11906" w:h="16838"/>
          <w:pgMar w:top="1417" w:right="1417" w:bottom="1134" w:left="1417" w:header="708" w:footer="708" w:gutter="0"/>
          <w:cols w:space="708"/>
          <w:docGrid w:linePitch="360"/>
        </w:sectPr>
      </w:pPr>
    </w:p>
    <w:p w14:paraId="32ECDCE6" w14:textId="77777777" w:rsidR="002A4ABA" w:rsidRPr="002A4ABA" w:rsidRDefault="002A4ABA" w:rsidP="002A4ABA">
      <w:pPr>
        <w:ind w:firstLine="708"/>
        <w:rPr>
          <w:rFonts w:ascii="Comic Sans MS" w:hAnsi="Comic Sans MS"/>
          <w:b/>
          <w:bCs/>
          <w:sz w:val="28"/>
          <w:szCs w:val="28"/>
        </w:rPr>
      </w:pPr>
      <w:r w:rsidRPr="002A4ABA">
        <w:rPr>
          <w:rFonts w:ascii="Comic Sans MS" w:hAnsi="Comic Sans MS"/>
          <w:b/>
          <w:bCs/>
          <w:sz w:val="28"/>
          <w:szCs w:val="28"/>
        </w:rPr>
        <w:lastRenderedPageBreak/>
        <w:t>Erlenmeyerkolben mit Flüssigkeit</w:t>
      </w:r>
    </w:p>
    <w:p w14:paraId="43E33D78" w14:textId="77777777" w:rsidR="002A4ABA" w:rsidRDefault="002A4ABA" w:rsidP="002A4ABA">
      <w:pPr>
        <w:ind w:firstLine="708"/>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73600" behindDoc="0" locked="0" layoutInCell="1" allowOverlap="1" wp14:anchorId="2CA93B61" wp14:editId="7357B8AC">
                <wp:simplePos x="0" y="0"/>
                <wp:positionH relativeFrom="margin">
                  <wp:align>center</wp:align>
                </wp:positionH>
                <wp:positionV relativeFrom="paragraph">
                  <wp:posOffset>102870</wp:posOffset>
                </wp:positionV>
                <wp:extent cx="4168140" cy="3223260"/>
                <wp:effectExtent l="0" t="0" r="3810" b="0"/>
                <wp:wrapNone/>
                <wp:docPr id="30" name="Textfeld 30"/>
                <wp:cNvGraphicFramePr/>
                <a:graphic xmlns:a="http://schemas.openxmlformats.org/drawingml/2006/main">
                  <a:graphicData uri="http://schemas.microsoft.com/office/word/2010/wordprocessingShape">
                    <wps:wsp>
                      <wps:cNvSpPr txBox="1"/>
                      <wps:spPr>
                        <a:xfrm>
                          <a:off x="0" y="0"/>
                          <a:ext cx="4168140" cy="3223260"/>
                        </a:xfrm>
                        <a:prstGeom prst="rect">
                          <a:avLst/>
                        </a:prstGeom>
                        <a:solidFill>
                          <a:schemeClr val="lt1"/>
                        </a:solidFill>
                        <a:ln w="6350">
                          <a:noFill/>
                        </a:ln>
                      </wps:spPr>
                      <wps:txbx>
                        <w:txbxContent>
                          <w:p w14:paraId="1BD618A3" w14:textId="77777777" w:rsidR="002A4ABA" w:rsidRDefault="002A4ABA">
                            <w:r w:rsidRPr="002A4ABA">
                              <w:rPr>
                                <w:noProof/>
                                <w:lang w:eastAsia="de-DE"/>
                              </w:rPr>
                              <w:drawing>
                                <wp:inline distT="0" distB="0" distL="0" distR="0" wp14:anchorId="3E177EEE" wp14:editId="266D5398">
                                  <wp:extent cx="4064000" cy="312547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64000" cy="31254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CA93B61" id="Textfeld 30" o:spid="_x0000_s1038" type="#_x0000_t202" style="position:absolute;left:0;text-align:left;margin-left:0;margin-top:8.1pt;width:328.2pt;height:253.8pt;z-index:25167360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" fillcolor="white [3201]" stroked="f" strokeweight=".5pt">
                <v:textbox>
                  <w:txbxContent>
                    <w:p w14:paraId="1BD618A3" w14:textId="77777777" w:rsidR="002A4ABA" w:rsidRDefault="002A4ABA">
                      <w:r w:rsidRPr="002A4ABA">
                        <w:rPr>
                          <w:noProof/>
                        </w:rPr>
                        <w:drawing>
                          <wp:inline distT="0" distB="0" distL="0" distR="0" wp14:anchorId="3E177EEE" wp14:editId="266D5398">
                            <wp:extent cx="4064000" cy="312547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64000" cy="3125470"/>
                                    </a:xfrm>
                                    <a:prstGeom prst="rect">
                                      <a:avLst/>
                                    </a:prstGeom>
                                    <a:noFill/>
                                    <a:ln>
                                      <a:noFill/>
                                    </a:ln>
                                  </pic:spPr>
                                </pic:pic>
                              </a:graphicData>
                            </a:graphic>
                          </wp:inline>
                        </w:drawing>
                      </w:r>
                    </w:p>
                  </w:txbxContent>
                </v:textbox>
                <w10:wrap anchorx="margin"/>
              </v:shape>
            </w:pict>
          </mc:Fallback>
        </mc:AlternateContent>
      </w:r>
    </w:p>
    <w:p w14:paraId="7FB9FD3B" w14:textId="77777777" w:rsidR="002A4ABA" w:rsidRPr="002A4ABA" w:rsidRDefault="002A4ABA" w:rsidP="002A4ABA">
      <w:pPr>
        <w:rPr>
          <w:rFonts w:ascii="Comic Sans MS" w:hAnsi="Comic Sans MS"/>
          <w:sz w:val="28"/>
          <w:szCs w:val="28"/>
        </w:rPr>
      </w:pPr>
    </w:p>
    <w:p w14:paraId="1D34BC11" w14:textId="77777777" w:rsidR="002A4ABA" w:rsidRPr="002A4ABA" w:rsidRDefault="002A4ABA" w:rsidP="002A4ABA">
      <w:pPr>
        <w:rPr>
          <w:rFonts w:ascii="Comic Sans MS" w:hAnsi="Comic Sans MS"/>
          <w:sz w:val="28"/>
          <w:szCs w:val="28"/>
        </w:rPr>
      </w:pPr>
    </w:p>
    <w:p w14:paraId="0B1FA6EE" w14:textId="77777777" w:rsidR="002A4ABA" w:rsidRPr="002A4ABA" w:rsidRDefault="002A4ABA" w:rsidP="002A4ABA">
      <w:pPr>
        <w:rPr>
          <w:rFonts w:ascii="Comic Sans MS" w:hAnsi="Comic Sans MS"/>
          <w:sz w:val="28"/>
          <w:szCs w:val="28"/>
        </w:rPr>
      </w:pPr>
    </w:p>
    <w:p w14:paraId="5853A844" w14:textId="77777777" w:rsidR="002A4ABA" w:rsidRPr="002A4ABA" w:rsidRDefault="002A4ABA" w:rsidP="002A4ABA">
      <w:pPr>
        <w:rPr>
          <w:rFonts w:ascii="Comic Sans MS" w:hAnsi="Comic Sans MS"/>
          <w:sz w:val="28"/>
          <w:szCs w:val="28"/>
        </w:rPr>
      </w:pPr>
    </w:p>
    <w:p w14:paraId="1C6B0E33" w14:textId="77777777" w:rsidR="002A4ABA" w:rsidRPr="002A4ABA" w:rsidRDefault="002A4ABA" w:rsidP="002A4ABA">
      <w:pPr>
        <w:rPr>
          <w:rFonts w:ascii="Comic Sans MS" w:hAnsi="Comic Sans MS"/>
          <w:sz w:val="28"/>
          <w:szCs w:val="28"/>
        </w:rPr>
      </w:pPr>
    </w:p>
    <w:p w14:paraId="520C77AB" w14:textId="77777777" w:rsidR="002A4ABA" w:rsidRDefault="002A4ABA" w:rsidP="002A4ABA">
      <w:pPr>
        <w:ind w:firstLine="708"/>
        <w:rPr>
          <w:rFonts w:ascii="Comic Sans MS" w:hAnsi="Comic Sans MS"/>
          <w:sz w:val="28"/>
          <w:szCs w:val="28"/>
        </w:rPr>
      </w:pPr>
    </w:p>
    <w:p w14:paraId="4357BD5A" w14:textId="77777777" w:rsidR="002A4ABA" w:rsidRDefault="002A4ABA" w:rsidP="002A4ABA">
      <w:pPr>
        <w:ind w:firstLine="708"/>
        <w:rPr>
          <w:rFonts w:ascii="Comic Sans MS" w:hAnsi="Comic Sans MS"/>
          <w:sz w:val="28"/>
          <w:szCs w:val="28"/>
        </w:rPr>
      </w:pPr>
    </w:p>
    <w:p w14:paraId="1808048F" w14:textId="77777777" w:rsidR="002A4ABA" w:rsidRDefault="002A4ABA" w:rsidP="002A4ABA">
      <w:pPr>
        <w:ind w:firstLine="708"/>
        <w:rPr>
          <w:rFonts w:ascii="Comic Sans MS" w:hAnsi="Comic Sans MS"/>
          <w:sz w:val="28"/>
          <w:szCs w:val="28"/>
        </w:rPr>
      </w:pPr>
    </w:p>
    <w:p w14:paraId="06A393C8" w14:textId="77777777" w:rsidR="00B90010" w:rsidRDefault="002A4ABA" w:rsidP="002A4ABA">
      <w:pPr>
        <w:ind w:firstLine="708"/>
        <w:rPr>
          <w:rFonts w:ascii="Comic Sans MS" w:hAnsi="Comic Sans MS"/>
          <w:sz w:val="28"/>
          <w:szCs w:val="28"/>
        </w:rPr>
        <w:sectPr w:rsidR="00B90010">
          <w:pgSz w:w="11906" w:h="16838"/>
          <w:pgMar w:top="1417" w:right="1417" w:bottom="1134" w:left="1417" w:header="708" w:footer="708" w:gutter="0"/>
          <w:cols w:space="708"/>
          <w:docGrid w:linePitch="360"/>
        </w:sectPr>
      </w:pPr>
      <w:r>
        <w:rPr>
          <w:rFonts w:ascii="Comic Sans MS" w:hAnsi="Comic Sans MS"/>
          <w:noProof/>
          <w:sz w:val="24"/>
          <w:szCs w:val="24"/>
          <w:lang w:eastAsia="de-DE"/>
        </w:rPr>
        <mc:AlternateContent>
          <mc:Choice Requires="wps">
            <w:drawing>
              <wp:anchor distT="0" distB="0" distL="114300" distR="114300" simplePos="0" relativeHeight="251675648" behindDoc="0" locked="0" layoutInCell="1" allowOverlap="1" wp14:anchorId="0754A6C8" wp14:editId="558F09B7">
                <wp:simplePos x="0" y="0"/>
                <wp:positionH relativeFrom="column">
                  <wp:posOffset>0</wp:posOffset>
                </wp:positionH>
                <wp:positionV relativeFrom="paragraph">
                  <wp:posOffset>37465</wp:posOffset>
                </wp:positionV>
                <wp:extent cx="6115050" cy="4625340"/>
                <wp:effectExtent l="19050" t="38100" r="57150" b="41910"/>
                <wp:wrapNone/>
                <wp:docPr id="32" name="Textfeld 32"/>
                <wp:cNvGraphicFramePr/>
                <a:graphic xmlns:a="http://schemas.openxmlformats.org/drawingml/2006/main">
                  <a:graphicData uri="http://schemas.microsoft.com/office/word/2010/wordprocessingShape">
                    <wps:wsp>
                      <wps:cNvSpPr txBox="1"/>
                      <wps:spPr>
                        <a:xfrm>
                          <a:off x="0" y="0"/>
                          <a:ext cx="6115050" cy="4625340"/>
                        </a:xfrm>
                        <a:custGeom>
                          <a:avLst/>
                          <a:gdLst>
                            <a:gd name="connsiteX0" fmla="*/ 0 w 6115050"/>
                            <a:gd name="connsiteY0" fmla="*/ 0 h 4625340"/>
                            <a:gd name="connsiteX1" fmla="*/ 557149 w 6115050"/>
                            <a:gd name="connsiteY1" fmla="*/ 0 h 4625340"/>
                            <a:gd name="connsiteX2" fmla="*/ 1236599 w 6115050"/>
                            <a:gd name="connsiteY2" fmla="*/ 0 h 4625340"/>
                            <a:gd name="connsiteX3" fmla="*/ 2038350 w 6115050"/>
                            <a:gd name="connsiteY3" fmla="*/ 0 h 4625340"/>
                            <a:gd name="connsiteX4" fmla="*/ 2595499 w 6115050"/>
                            <a:gd name="connsiteY4" fmla="*/ 0 h 4625340"/>
                            <a:gd name="connsiteX5" fmla="*/ 3336099 w 6115050"/>
                            <a:gd name="connsiteY5" fmla="*/ 0 h 4625340"/>
                            <a:gd name="connsiteX6" fmla="*/ 3893248 w 6115050"/>
                            <a:gd name="connsiteY6" fmla="*/ 0 h 4625340"/>
                            <a:gd name="connsiteX7" fmla="*/ 4572698 w 6115050"/>
                            <a:gd name="connsiteY7" fmla="*/ 0 h 4625340"/>
                            <a:gd name="connsiteX8" fmla="*/ 5313299 w 6115050"/>
                            <a:gd name="connsiteY8" fmla="*/ 0 h 4625340"/>
                            <a:gd name="connsiteX9" fmla="*/ 6115050 w 6115050"/>
                            <a:gd name="connsiteY9" fmla="*/ 0 h 4625340"/>
                            <a:gd name="connsiteX10" fmla="*/ 6115050 w 6115050"/>
                            <a:gd name="connsiteY10" fmla="*/ 522003 h 4625340"/>
                            <a:gd name="connsiteX11" fmla="*/ 6115050 w 6115050"/>
                            <a:gd name="connsiteY11" fmla="*/ 1182766 h 4625340"/>
                            <a:gd name="connsiteX12" fmla="*/ 6115050 w 6115050"/>
                            <a:gd name="connsiteY12" fmla="*/ 1936035 h 4625340"/>
                            <a:gd name="connsiteX13" fmla="*/ 6115050 w 6115050"/>
                            <a:gd name="connsiteY13" fmla="*/ 2643051 h 4625340"/>
                            <a:gd name="connsiteX14" fmla="*/ 6115050 w 6115050"/>
                            <a:gd name="connsiteY14" fmla="*/ 3257561 h 4625340"/>
                            <a:gd name="connsiteX15" fmla="*/ 6115050 w 6115050"/>
                            <a:gd name="connsiteY15" fmla="*/ 3964577 h 4625340"/>
                            <a:gd name="connsiteX16" fmla="*/ 6115050 w 6115050"/>
                            <a:gd name="connsiteY16" fmla="*/ 4625340 h 4625340"/>
                            <a:gd name="connsiteX17" fmla="*/ 5435600 w 6115050"/>
                            <a:gd name="connsiteY17" fmla="*/ 4625340 h 4625340"/>
                            <a:gd name="connsiteX18" fmla="*/ 4633849 w 6115050"/>
                            <a:gd name="connsiteY18" fmla="*/ 4625340 h 4625340"/>
                            <a:gd name="connsiteX19" fmla="*/ 3832098 w 6115050"/>
                            <a:gd name="connsiteY19" fmla="*/ 4625340 h 4625340"/>
                            <a:gd name="connsiteX20" fmla="*/ 3091498 w 6115050"/>
                            <a:gd name="connsiteY20" fmla="*/ 4625340 h 4625340"/>
                            <a:gd name="connsiteX21" fmla="*/ 2350897 w 6115050"/>
                            <a:gd name="connsiteY21" fmla="*/ 4625340 h 4625340"/>
                            <a:gd name="connsiteX22" fmla="*/ 1610297 w 6115050"/>
                            <a:gd name="connsiteY22" fmla="*/ 4625340 h 4625340"/>
                            <a:gd name="connsiteX23" fmla="*/ 1053148 w 6115050"/>
                            <a:gd name="connsiteY23" fmla="*/ 4625340 h 4625340"/>
                            <a:gd name="connsiteX24" fmla="*/ 0 w 6115050"/>
                            <a:gd name="connsiteY24" fmla="*/ 4625340 h 4625340"/>
                            <a:gd name="connsiteX25" fmla="*/ 0 w 6115050"/>
                            <a:gd name="connsiteY25" fmla="*/ 3964577 h 4625340"/>
                            <a:gd name="connsiteX26" fmla="*/ 0 w 6115050"/>
                            <a:gd name="connsiteY26" fmla="*/ 3442574 h 4625340"/>
                            <a:gd name="connsiteX27" fmla="*/ 0 w 6115050"/>
                            <a:gd name="connsiteY27" fmla="*/ 2735558 h 4625340"/>
                            <a:gd name="connsiteX28" fmla="*/ 0 w 6115050"/>
                            <a:gd name="connsiteY28" fmla="*/ 2213556 h 4625340"/>
                            <a:gd name="connsiteX29" fmla="*/ 0 w 6115050"/>
                            <a:gd name="connsiteY29" fmla="*/ 1552793 h 4625340"/>
                            <a:gd name="connsiteX30" fmla="*/ 0 w 6115050"/>
                            <a:gd name="connsiteY30" fmla="*/ 799523 h 4625340"/>
                            <a:gd name="connsiteX31" fmla="*/ 0 w 6115050"/>
                            <a:gd name="connsiteY31" fmla="*/ 0 h 46253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6115050" h="4625340" fill="none" extrusionOk="0">
                              <a:moveTo>
                                <a:pt x="0" y="0"/>
                              </a:moveTo>
                              <a:cubicBezTo>
                                <a:pt x="244035" y="23023"/>
                                <a:pt x="409986" y="18235"/>
                                <a:pt x="557149" y="0"/>
                              </a:cubicBezTo>
                              <a:cubicBezTo>
                                <a:pt x="704312" y="-18235"/>
                                <a:pt x="963195" y="14362"/>
                                <a:pt x="1236599" y="0"/>
                              </a:cubicBezTo>
                              <a:cubicBezTo>
                                <a:pt x="1510003" y="-14362"/>
                                <a:pt x="1774431" y="30632"/>
                                <a:pt x="2038350" y="0"/>
                              </a:cubicBezTo>
                              <a:cubicBezTo>
                                <a:pt x="2302269" y="-30632"/>
                                <a:pt x="2352092" y="13059"/>
                                <a:pt x="2595499" y="0"/>
                              </a:cubicBezTo>
                              <a:cubicBezTo>
                                <a:pt x="2838906" y="-13059"/>
                                <a:pt x="3164345" y="32420"/>
                                <a:pt x="3336099" y="0"/>
                              </a:cubicBezTo>
                              <a:cubicBezTo>
                                <a:pt x="3507853" y="-32420"/>
                                <a:pt x="3712882" y="23798"/>
                                <a:pt x="3893248" y="0"/>
                              </a:cubicBezTo>
                              <a:cubicBezTo>
                                <a:pt x="4073614" y="-23798"/>
                                <a:pt x="4350927" y="14365"/>
                                <a:pt x="4572698" y="0"/>
                              </a:cubicBezTo>
                              <a:cubicBezTo>
                                <a:pt x="4794469" y="-14365"/>
                                <a:pt x="5021761" y="-18895"/>
                                <a:pt x="5313299" y="0"/>
                              </a:cubicBezTo>
                              <a:cubicBezTo>
                                <a:pt x="5604837" y="18895"/>
                                <a:pt x="5875315" y="6441"/>
                                <a:pt x="6115050" y="0"/>
                              </a:cubicBezTo>
                              <a:cubicBezTo>
                                <a:pt x="6137848" y="156836"/>
                                <a:pt x="6090089" y="337334"/>
                                <a:pt x="6115050" y="522003"/>
                              </a:cubicBezTo>
                              <a:cubicBezTo>
                                <a:pt x="6140011" y="706672"/>
                                <a:pt x="6142048" y="881163"/>
                                <a:pt x="6115050" y="1182766"/>
                              </a:cubicBezTo>
                              <a:cubicBezTo>
                                <a:pt x="6088052" y="1484369"/>
                                <a:pt x="6150137" y="1704186"/>
                                <a:pt x="6115050" y="1936035"/>
                              </a:cubicBezTo>
                              <a:cubicBezTo>
                                <a:pt x="6079963" y="2167884"/>
                                <a:pt x="6099041" y="2473550"/>
                                <a:pt x="6115050" y="2643051"/>
                              </a:cubicBezTo>
                              <a:cubicBezTo>
                                <a:pt x="6131059" y="2812552"/>
                                <a:pt x="6086253" y="3109449"/>
                                <a:pt x="6115050" y="3257561"/>
                              </a:cubicBezTo>
                              <a:cubicBezTo>
                                <a:pt x="6143848" y="3405673"/>
                                <a:pt x="6103665" y="3673127"/>
                                <a:pt x="6115050" y="3964577"/>
                              </a:cubicBezTo>
                              <a:cubicBezTo>
                                <a:pt x="6126435" y="4256027"/>
                                <a:pt x="6096171" y="4460251"/>
                                <a:pt x="6115050" y="4625340"/>
                              </a:cubicBezTo>
                              <a:cubicBezTo>
                                <a:pt x="5886021" y="4635860"/>
                                <a:pt x="5641841" y="4624875"/>
                                <a:pt x="5435600" y="4625340"/>
                              </a:cubicBezTo>
                              <a:cubicBezTo>
                                <a:pt x="5229359" y="4625806"/>
                                <a:pt x="4994275" y="4650879"/>
                                <a:pt x="4633849" y="4625340"/>
                              </a:cubicBezTo>
                              <a:cubicBezTo>
                                <a:pt x="4273423" y="4599801"/>
                                <a:pt x="4147203" y="4612137"/>
                                <a:pt x="3832098" y="4625340"/>
                              </a:cubicBezTo>
                              <a:cubicBezTo>
                                <a:pt x="3516993" y="4638543"/>
                                <a:pt x="3406645" y="4635895"/>
                                <a:pt x="3091498" y="4625340"/>
                              </a:cubicBezTo>
                              <a:cubicBezTo>
                                <a:pt x="2776351" y="4614785"/>
                                <a:pt x="2643791" y="4626163"/>
                                <a:pt x="2350897" y="4625340"/>
                              </a:cubicBezTo>
                              <a:cubicBezTo>
                                <a:pt x="2058003" y="4624517"/>
                                <a:pt x="1901229" y="4634278"/>
                                <a:pt x="1610297" y="4625340"/>
                              </a:cubicBezTo>
                              <a:cubicBezTo>
                                <a:pt x="1319365" y="4616402"/>
                                <a:pt x="1191897" y="4613357"/>
                                <a:pt x="1053148" y="4625340"/>
                              </a:cubicBezTo>
                              <a:cubicBezTo>
                                <a:pt x="914399" y="4637323"/>
                                <a:pt x="458453" y="4594528"/>
                                <a:pt x="0" y="4625340"/>
                              </a:cubicBezTo>
                              <a:cubicBezTo>
                                <a:pt x="32716" y="4473043"/>
                                <a:pt x="-17247" y="4290165"/>
                                <a:pt x="0" y="3964577"/>
                              </a:cubicBezTo>
                              <a:cubicBezTo>
                                <a:pt x="17247" y="3638989"/>
                                <a:pt x="-21253" y="3627967"/>
                                <a:pt x="0" y="3442574"/>
                              </a:cubicBezTo>
                              <a:cubicBezTo>
                                <a:pt x="21253" y="3257181"/>
                                <a:pt x="-20353" y="2923480"/>
                                <a:pt x="0" y="2735558"/>
                              </a:cubicBezTo>
                              <a:cubicBezTo>
                                <a:pt x="20353" y="2547636"/>
                                <a:pt x="10880" y="2341110"/>
                                <a:pt x="0" y="2213556"/>
                              </a:cubicBezTo>
                              <a:cubicBezTo>
                                <a:pt x="-10880" y="2086002"/>
                                <a:pt x="3657" y="1709387"/>
                                <a:pt x="0" y="1552793"/>
                              </a:cubicBezTo>
                              <a:cubicBezTo>
                                <a:pt x="-3657" y="1396199"/>
                                <a:pt x="-33147" y="994302"/>
                                <a:pt x="0" y="799523"/>
                              </a:cubicBezTo>
                              <a:cubicBezTo>
                                <a:pt x="33147" y="604744"/>
                                <a:pt x="29570" y="351287"/>
                                <a:pt x="0" y="0"/>
                              </a:cubicBezTo>
                              <a:close/>
                            </a:path>
                            <a:path w="6115050" h="4625340" stroke="0" extrusionOk="0">
                              <a:moveTo>
                                <a:pt x="0" y="0"/>
                              </a:moveTo>
                              <a:cubicBezTo>
                                <a:pt x="259839" y="-11668"/>
                                <a:pt x="431678" y="-8968"/>
                                <a:pt x="618300" y="0"/>
                              </a:cubicBezTo>
                              <a:cubicBezTo>
                                <a:pt x="804922" y="8968"/>
                                <a:pt x="884438" y="-12033"/>
                                <a:pt x="1114298" y="0"/>
                              </a:cubicBezTo>
                              <a:cubicBezTo>
                                <a:pt x="1344158" y="12033"/>
                                <a:pt x="1521200" y="-14101"/>
                                <a:pt x="1916049" y="0"/>
                              </a:cubicBezTo>
                              <a:cubicBezTo>
                                <a:pt x="2310898" y="14101"/>
                                <a:pt x="2393351" y="24138"/>
                                <a:pt x="2534349" y="0"/>
                              </a:cubicBezTo>
                              <a:cubicBezTo>
                                <a:pt x="2675347" y="-24138"/>
                                <a:pt x="2909224" y="-28926"/>
                                <a:pt x="3152648" y="0"/>
                              </a:cubicBezTo>
                              <a:cubicBezTo>
                                <a:pt x="3396072" y="28926"/>
                                <a:pt x="3789618" y="1502"/>
                                <a:pt x="3954399" y="0"/>
                              </a:cubicBezTo>
                              <a:cubicBezTo>
                                <a:pt x="4119180" y="-1502"/>
                                <a:pt x="4254019" y="-18145"/>
                                <a:pt x="4511548" y="0"/>
                              </a:cubicBezTo>
                              <a:cubicBezTo>
                                <a:pt x="4769077" y="18145"/>
                                <a:pt x="4926073" y="36897"/>
                                <a:pt x="5313299" y="0"/>
                              </a:cubicBezTo>
                              <a:cubicBezTo>
                                <a:pt x="5700525" y="-36897"/>
                                <a:pt x="5821385" y="-39976"/>
                                <a:pt x="6115050" y="0"/>
                              </a:cubicBezTo>
                              <a:cubicBezTo>
                                <a:pt x="6127957" y="183367"/>
                                <a:pt x="6099990" y="461624"/>
                                <a:pt x="6115050" y="660763"/>
                              </a:cubicBezTo>
                              <a:cubicBezTo>
                                <a:pt x="6130110" y="859902"/>
                                <a:pt x="6135515" y="1131265"/>
                                <a:pt x="6115050" y="1321526"/>
                              </a:cubicBezTo>
                              <a:cubicBezTo>
                                <a:pt x="6094585" y="1511787"/>
                                <a:pt x="6095772" y="1867943"/>
                                <a:pt x="6115050" y="2028542"/>
                              </a:cubicBezTo>
                              <a:cubicBezTo>
                                <a:pt x="6134328" y="2189141"/>
                                <a:pt x="6095363" y="2296473"/>
                                <a:pt x="6115050" y="2550545"/>
                              </a:cubicBezTo>
                              <a:cubicBezTo>
                                <a:pt x="6134737" y="2804617"/>
                                <a:pt x="6102635" y="3009568"/>
                                <a:pt x="6115050" y="3211307"/>
                              </a:cubicBezTo>
                              <a:cubicBezTo>
                                <a:pt x="6127465" y="3413046"/>
                                <a:pt x="6110238" y="3701582"/>
                                <a:pt x="6115050" y="3872070"/>
                              </a:cubicBezTo>
                              <a:cubicBezTo>
                                <a:pt x="6119862" y="4042558"/>
                                <a:pt x="6095462" y="4310118"/>
                                <a:pt x="6115050" y="4625340"/>
                              </a:cubicBezTo>
                              <a:cubicBezTo>
                                <a:pt x="5745057" y="4635381"/>
                                <a:pt x="5537070" y="4589350"/>
                                <a:pt x="5374450" y="4625340"/>
                              </a:cubicBezTo>
                              <a:cubicBezTo>
                                <a:pt x="5211830" y="4661330"/>
                                <a:pt x="4998433" y="4616058"/>
                                <a:pt x="4695000" y="4625340"/>
                              </a:cubicBezTo>
                              <a:cubicBezTo>
                                <a:pt x="4391567" y="4634623"/>
                                <a:pt x="4410521" y="4630950"/>
                                <a:pt x="4199001" y="4625340"/>
                              </a:cubicBezTo>
                              <a:cubicBezTo>
                                <a:pt x="3987481" y="4619730"/>
                                <a:pt x="3843099" y="4634611"/>
                                <a:pt x="3641852" y="4625340"/>
                              </a:cubicBezTo>
                              <a:cubicBezTo>
                                <a:pt x="3440605" y="4616069"/>
                                <a:pt x="3201696" y="4632309"/>
                                <a:pt x="2840101" y="4625340"/>
                              </a:cubicBezTo>
                              <a:cubicBezTo>
                                <a:pt x="2478506" y="4618371"/>
                                <a:pt x="2352084" y="4613491"/>
                                <a:pt x="2160651" y="4625340"/>
                              </a:cubicBezTo>
                              <a:cubicBezTo>
                                <a:pt x="1969218" y="4637190"/>
                                <a:pt x="1774561" y="4641736"/>
                                <a:pt x="1603502" y="4625340"/>
                              </a:cubicBezTo>
                              <a:cubicBezTo>
                                <a:pt x="1432443" y="4608944"/>
                                <a:pt x="1087625" y="4624794"/>
                                <a:pt x="924052" y="4625340"/>
                              </a:cubicBezTo>
                              <a:cubicBezTo>
                                <a:pt x="760479" y="4625887"/>
                                <a:pt x="404281" y="4582314"/>
                                <a:pt x="0" y="4625340"/>
                              </a:cubicBezTo>
                              <a:cubicBezTo>
                                <a:pt x="-2428" y="4497547"/>
                                <a:pt x="-9638" y="4212006"/>
                                <a:pt x="0" y="4103337"/>
                              </a:cubicBezTo>
                              <a:cubicBezTo>
                                <a:pt x="9638" y="3994668"/>
                                <a:pt x="31637" y="3718315"/>
                                <a:pt x="0" y="3396321"/>
                              </a:cubicBezTo>
                              <a:cubicBezTo>
                                <a:pt x="-31637" y="3074327"/>
                                <a:pt x="15247" y="3091689"/>
                                <a:pt x="0" y="2828065"/>
                              </a:cubicBezTo>
                              <a:cubicBezTo>
                                <a:pt x="-15247" y="2564441"/>
                                <a:pt x="6682" y="2422611"/>
                                <a:pt x="0" y="2074795"/>
                              </a:cubicBezTo>
                              <a:cubicBezTo>
                                <a:pt x="-6682" y="1726979"/>
                                <a:pt x="-22482" y="1627835"/>
                                <a:pt x="0" y="1460286"/>
                              </a:cubicBezTo>
                              <a:cubicBezTo>
                                <a:pt x="22482" y="1292737"/>
                                <a:pt x="17665" y="1113624"/>
                                <a:pt x="0" y="938283"/>
                              </a:cubicBezTo>
                              <a:cubicBezTo>
                                <a:pt x="-17665" y="762942"/>
                                <a:pt x="-39284" y="290293"/>
                                <a:pt x="0" y="0"/>
                              </a:cubicBezTo>
                              <a:close/>
                            </a:path>
                          </a:pathLst>
                        </a:custGeom>
                        <a:solidFill>
                          <a:sysClr val="window" lastClr="FFFFFF"/>
                        </a:solidFill>
                        <a:ln w="19050">
                          <a:solidFill>
                            <a:prstClr val="black"/>
                          </a:solidFill>
                          <a:prstDash val="dash"/>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k="http://schemas.microsoft.com/office/drawing/2018/sketchyshapes" sd="1219033472">
                                <a:prstGeom prst="rect">
                                  <a:avLst/>
                                </a:prstGeom>
                                <ask:type>
                                  <ask:lineSketchFreehand/>
                                </ask:type>
                              </ask:lineSketchStyleProps>
                            </a:ext>
                          </a:extLst>
                        </a:ln>
                      </wps:spPr>
                      <wps:txbx>
                        <w:txbxContent>
                          <w:p w14:paraId="5139E1AC" w14:textId="77777777" w:rsidR="002A4ABA" w:rsidRPr="00916961" w:rsidRDefault="002A4ABA" w:rsidP="002A4ABA">
                            <w:pPr>
                              <w:rPr>
                                <w:rFonts w:ascii="Comic Sans MS" w:hAnsi="Comic Sans MS"/>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754A6C8" id="Textfeld 32" o:spid="_x0000_s1039" type="#_x0000_t202" style="position:absolute;left:0;text-align:left;margin-left:0;margin-top:2.95pt;width:481.5pt;height:364.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" fillcolor="window" strokeweight="1.5pt">
                <v:stroke dashstyle="dash"/>
                <v:textbox>
                  <w:txbxContent>
                    <w:p w14:paraId="5139E1AC" w14:textId="77777777" w:rsidR="002A4ABA" w:rsidRPr="00916961" w:rsidRDefault="002A4ABA" w:rsidP="002A4ABA">
                      <w:pPr>
                        <w:rPr>
                          <w:rFonts w:ascii="Comic Sans MS" w:hAnsi="Comic Sans MS"/>
                          <w:b/>
                          <w:bCs/>
                          <w:sz w:val="24"/>
                          <w:szCs w:val="24"/>
                        </w:rPr>
                      </w:pPr>
                    </w:p>
                  </w:txbxContent>
                </v:textbox>
              </v:shape>
            </w:pict>
          </mc:Fallback>
        </mc:AlternateContent>
      </w:r>
    </w:p>
    <w:p w14:paraId="4C690B1D" w14:textId="77777777" w:rsidR="002A4ABA" w:rsidRDefault="00B90010" w:rsidP="002A4ABA">
      <w:pPr>
        <w:ind w:firstLine="708"/>
        <w:rPr>
          <w:rFonts w:ascii="Comic Sans MS" w:hAnsi="Comic Sans MS"/>
          <w:b/>
          <w:bCs/>
          <w:sz w:val="28"/>
          <w:szCs w:val="28"/>
        </w:rPr>
      </w:pPr>
      <w:r w:rsidRPr="00B90010">
        <w:rPr>
          <w:rFonts w:ascii="Comic Sans MS" w:hAnsi="Comic Sans MS"/>
          <w:b/>
          <w:bCs/>
          <w:sz w:val="28"/>
          <w:szCs w:val="28"/>
        </w:rPr>
        <w:lastRenderedPageBreak/>
        <w:t>Pipette mit Flüssigkeit</w:t>
      </w:r>
    </w:p>
    <w:p w14:paraId="74DC3EDC" w14:textId="77777777" w:rsidR="00B90010" w:rsidRDefault="00B90010" w:rsidP="002A4ABA">
      <w:pPr>
        <w:ind w:firstLine="708"/>
        <w:rPr>
          <w:rFonts w:ascii="Comic Sans MS" w:hAnsi="Comic Sans MS"/>
          <w:b/>
          <w:bCs/>
          <w:sz w:val="28"/>
          <w:szCs w:val="28"/>
        </w:rPr>
      </w:pPr>
      <w:r>
        <w:rPr>
          <w:rFonts w:ascii="Comic Sans MS" w:hAnsi="Comic Sans MS"/>
          <w:b/>
          <w:bCs/>
          <w:noProof/>
          <w:sz w:val="28"/>
          <w:szCs w:val="28"/>
          <w:lang w:eastAsia="de-DE"/>
        </w:rPr>
        <mc:AlternateContent>
          <mc:Choice Requires="wps">
            <w:drawing>
              <wp:anchor distT="0" distB="0" distL="114300" distR="114300" simplePos="0" relativeHeight="251676672" behindDoc="0" locked="0" layoutInCell="1" allowOverlap="1" wp14:anchorId="6B74A11F" wp14:editId="745614D3">
                <wp:simplePos x="0" y="0"/>
                <wp:positionH relativeFrom="margin">
                  <wp:align>center</wp:align>
                </wp:positionH>
                <wp:positionV relativeFrom="paragraph">
                  <wp:posOffset>293370</wp:posOffset>
                </wp:positionV>
                <wp:extent cx="1783080" cy="2430780"/>
                <wp:effectExtent l="0" t="0" r="7620" b="7620"/>
                <wp:wrapNone/>
                <wp:docPr id="33" name="Textfeld 33"/>
                <wp:cNvGraphicFramePr/>
                <a:graphic xmlns:a="http://schemas.openxmlformats.org/drawingml/2006/main">
                  <a:graphicData uri="http://schemas.microsoft.com/office/word/2010/wordprocessingShape">
                    <wps:wsp>
                      <wps:cNvSpPr txBox="1"/>
                      <wps:spPr>
                        <a:xfrm>
                          <a:off x="0" y="0"/>
                          <a:ext cx="1783080" cy="2430780"/>
                        </a:xfrm>
                        <a:prstGeom prst="rect">
                          <a:avLst/>
                        </a:prstGeom>
                        <a:solidFill>
                          <a:schemeClr val="lt1"/>
                        </a:solidFill>
                        <a:ln w="6350">
                          <a:noFill/>
                        </a:ln>
                      </wps:spPr>
                      <wps:txbx>
                        <w:txbxContent>
                          <w:p w14:paraId="177DE7A6" w14:textId="77777777" w:rsidR="00B90010" w:rsidRDefault="00B90010">
                            <w:r w:rsidRPr="00B90010">
                              <w:rPr>
                                <w:noProof/>
                                <w:lang w:eastAsia="de-DE"/>
                              </w:rPr>
                              <w:drawing>
                                <wp:inline distT="0" distB="0" distL="0" distR="0" wp14:anchorId="4B2CAD9C" wp14:editId="0C0D06C7">
                                  <wp:extent cx="1668780" cy="2332990"/>
                                  <wp:effectExtent l="0" t="0" r="762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68780" cy="23329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B74A11F" id="Textfeld 33" o:spid="_x0000_s1040" type="#_x0000_t202" style="position:absolute;left:0;text-align:left;margin-left:0;margin-top:23.1pt;width:140.4pt;height:191.4pt;z-index:2516766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" fillcolor="white [3201]" stroked="f" strokeweight=".5pt">
                <v:textbox>
                  <w:txbxContent>
                    <w:p w14:paraId="177DE7A6" w14:textId="77777777" w:rsidR="00B90010" w:rsidRDefault="00B90010">
                      <w:r w:rsidRPr="00B90010">
                        <w:rPr>
                          <w:noProof/>
                        </w:rPr>
                        <w:drawing>
                          <wp:inline distT="0" distB="0" distL="0" distR="0" wp14:anchorId="4B2CAD9C" wp14:editId="0C0D06C7">
                            <wp:extent cx="1668780" cy="2332990"/>
                            <wp:effectExtent l="0" t="0" r="762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68780" cy="2332990"/>
                                    </a:xfrm>
                                    <a:prstGeom prst="rect">
                                      <a:avLst/>
                                    </a:prstGeom>
                                    <a:noFill/>
                                    <a:ln>
                                      <a:noFill/>
                                    </a:ln>
                                  </pic:spPr>
                                </pic:pic>
                              </a:graphicData>
                            </a:graphic>
                          </wp:inline>
                        </w:drawing>
                      </w:r>
                      <w:bookmarkStart w:id="1" w:name="_GoBack"/>
                      <w:bookmarkEnd w:id="1"/>
                    </w:p>
                  </w:txbxContent>
                </v:textbox>
                <w10:wrap anchorx="margin"/>
              </v:shape>
            </w:pict>
          </mc:Fallback>
        </mc:AlternateContent>
      </w:r>
    </w:p>
    <w:p w14:paraId="40646A45" w14:textId="77777777" w:rsidR="00B90010" w:rsidRDefault="00C2574D" w:rsidP="002A4ABA">
      <w:pPr>
        <w:ind w:firstLine="708"/>
        <w:rPr>
          <w:rFonts w:ascii="Comic Sans MS" w:hAnsi="Comic Sans MS"/>
          <w:b/>
          <w:bCs/>
          <w:sz w:val="28"/>
          <w:szCs w:val="28"/>
        </w:rPr>
      </w:pPr>
      <w:r>
        <w:rPr>
          <w:rFonts w:ascii="Comic Sans MS" w:hAnsi="Comic Sans MS"/>
          <w:b/>
          <w:bCs/>
          <w:noProof/>
          <w:sz w:val="28"/>
          <w:szCs w:val="28"/>
          <w:lang w:eastAsia="de-DE"/>
        </w:rPr>
        <mc:AlternateContent>
          <mc:Choice Requires="wps">
            <w:drawing>
              <wp:anchor distT="0" distB="0" distL="114300" distR="114300" simplePos="0" relativeHeight="251678720" behindDoc="0" locked="0" layoutInCell="1" allowOverlap="1" wp14:anchorId="2569D884" wp14:editId="68A40F26">
                <wp:simplePos x="0" y="0"/>
                <wp:positionH relativeFrom="column">
                  <wp:posOffset>2148205</wp:posOffset>
                </wp:positionH>
                <wp:positionV relativeFrom="paragraph">
                  <wp:posOffset>6492875</wp:posOffset>
                </wp:positionV>
                <wp:extent cx="1432560" cy="1965960"/>
                <wp:effectExtent l="266700" t="171450" r="262890" b="167640"/>
                <wp:wrapNone/>
                <wp:docPr id="37" name="Textfeld 37"/>
                <wp:cNvGraphicFramePr/>
                <a:graphic xmlns:a="http://schemas.openxmlformats.org/drawingml/2006/main">
                  <a:graphicData uri="http://schemas.microsoft.com/office/word/2010/wordprocessingShape">
                    <wps:wsp>
                      <wps:cNvSpPr txBox="1"/>
                      <wps:spPr>
                        <a:xfrm rot="20580592">
                          <a:off x="0" y="0"/>
                          <a:ext cx="1432560" cy="1965960"/>
                        </a:xfrm>
                        <a:prstGeom prst="rect">
                          <a:avLst/>
                        </a:prstGeom>
                        <a:solidFill>
                          <a:schemeClr val="lt1"/>
                        </a:solidFill>
                        <a:ln w="6350">
                          <a:noFill/>
                        </a:ln>
                      </wps:spPr>
                      <wps:txbx>
                        <w:txbxContent>
                          <w:p w14:paraId="4E751D60" w14:textId="77777777" w:rsidR="00C2574D" w:rsidRDefault="00C2574D">
                            <w:r w:rsidRPr="00C2574D">
                              <w:rPr>
                                <w:noProof/>
                                <w:lang w:eastAsia="de-DE"/>
                              </w:rPr>
                              <w:drawing>
                                <wp:inline distT="0" distB="0" distL="0" distR="0" wp14:anchorId="6AC9B03F" wp14:editId="567B4451">
                                  <wp:extent cx="1264285" cy="186817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64285" cy="18681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569D884" id="Textfeld 37" o:spid="_x0000_s1041" type="#_x0000_t202" style="position:absolute;left:0;text-align:left;margin-left:169.15pt;margin-top:511.25pt;width:112.8pt;height:154.8pt;rotation:-1113465fd;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" fillcolor="white [3201]" stroked="f" strokeweight=".5pt">
                <v:textbox>
                  <w:txbxContent>
                    <w:p w14:paraId="4E751D60" w14:textId="77777777" w:rsidR="00C2574D" w:rsidRDefault="00C2574D">
                      <w:r w:rsidRPr="00C2574D">
                        <w:rPr>
                          <w:noProof/>
                        </w:rPr>
                        <w:drawing>
                          <wp:inline distT="0" distB="0" distL="0" distR="0" wp14:anchorId="6AC9B03F" wp14:editId="567B4451">
                            <wp:extent cx="1264285" cy="186817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64285" cy="1868170"/>
                                    </a:xfrm>
                                    <a:prstGeom prst="rect">
                                      <a:avLst/>
                                    </a:prstGeom>
                                    <a:noFill/>
                                    <a:ln>
                                      <a:noFill/>
                                    </a:ln>
                                  </pic:spPr>
                                </pic:pic>
                              </a:graphicData>
                            </a:graphic>
                          </wp:inline>
                        </w:drawing>
                      </w:r>
                    </w:p>
                  </w:txbxContent>
                </v:textbox>
              </v:shape>
            </w:pict>
          </mc:Fallback>
        </mc:AlternateContent>
      </w:r>
      <w:r w:rsidR="00B90010">
        <w:rPr>
          <w:rFonts w:ascii="Comic Sans MS" w:hAnsi="Comic Sans MS"/>
          <w:b/>
          <w:bCs/>
          <w:noProof/>
          <w:sz w:val="28"/>
          <w:szCs w:val="28"/>
          <w:lang w:eastAsia="de-DE"/>
        </w:rPr>
        <mc:AlternateContent>
          <mc:Choice Requires="wps">
            <w:drawing>
              <wp:anchor distT="0" distB="0" distL="114300" distR="114300" simplePos="0" relativeHeight="251677696" behindDoc="0" locked="0" layoutInCell="1" allowOverlap="1" wp14:anchorId="78E624C7" wp14:editId="301DEFCA">
                <wp:simplePos x="0" y="0"/>
                <wp:positionH relativeFrom="margin">
                  <wp:posOffset>921385</wp:posOffset>
                </wp:positionH>
                <wp:positionV relativeFrom="paragraph">
                  <wp:posOffset>2599055</wp:posOffset>
                </wp:positionV>
                <wp:extent cx="3954780" cy="3802380"/>
                <wp:effectExtent l="0" t="0" r="7620" b="7620"/>
                <wp:wrapNone/>
                <wp:docPr id="35" name="Textfeld 35"/>
                <wp:cNvGraphicFramePr/>
                <a:graphic xmlns:a="http://schemas.openxmlformats.org/drawingml/2006/main">
                  <a:graphicData uri="http://schemas.microsoft.com/office/word/2010/wordprocessingShape">
                    <wps:wsp>
                      <wps:cNvSpPr txBox="1"/>
                      <wps:spPr>
                        <a:xfrm>
                          <a:off x="0" y="0"/>
                          <a:ext cx="3954780" cy="3802380"/>
                        </a:xfrm>
                        <a:prstGeom prst="rect">
                          <a:avLst/>
                        </a:prstGeom>
                        <a:solidFill>
                          <a:schemeClr val="lt1"/>
                        </a:solidFill>
                        <a:ln w="6350">
                          <a:noFill/>
                        </a:ln>
                      </wps:spPr>
                      <wps:txbx>
                        <w:txbxContent>
                          <w:p w14:paraId="30636566" w14:textId="77777777" w:rsidR="00B90010" w:rsidRDefault="00B90010">
                            <w:r>
                              <w:rPr>
                                <w:noProof/>
                                <w:lang w:eastAsia="de-DE"/>
                              </w:rPr>
                              <w:drawing>
                                <wp:inline distT="0" distB="0" distL="0" distR="0" wp14:anchorId="51F8B2C3" wp14:editId="4CEECCCA">
                                  <wp:extent cx="3753517" cy="37719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04408" cy="382304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8E624C7" id="Textfeld 35" o:spid="_x0000_s1042" type="#_x0000_t202" style="position:absolute;left:0;text-align:left;margin-left:72.55pt;margin-top:204.65pt;width:311.4pt;height:299.4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" fillcolor="white [3201]" stroked="f" strokeweight=".5pt">
                <v:textbox>
                  <w:txbxContent>
                    <w:p w14:paraId="30636566" w14:textId="77777777" w:rsidR="00B90010" w:rsidRDefault="00B90010">
                      <w:r>
                        <w:rPr>
                          <w:noProof/>
                        </w:rPr>
                        <w:drawing>
                          <wp:inline distT="0" distB="0" distL="0" distR="0" wp14:anchorId="51F8B2C3" wp14:editId="4CEECCCA">
                            <wp:extent cx="3753517" cy="37719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04408" cy="3823041"/>
                                    </a:xfrm>
                                    <a:prstGeom prst="rect">
                                      <a:avLst/>
                                    </a:prstGeom>
                                  </pic:spPr>
                                </pic:pic>
                              </a:graphicData>
                            </a:graphic>
                          </wp:inline>
                        </w:drawing>
                      </w:r>
                    </w:p>
                  </w:txbxContent>
                </v:textbox>
                <w10:wrap anchorx="margin"/>
              </v:shape>
            </w:pict>
          </mc:Fallback>
        </mc:AlternateContent>
      </w:r>
    </w:p>
    <w:p w14:paraId="674DA5B7" w14:textId="77777777" w:rsidR="00C2574D" w:rsidRPr="00C2574D" w:rsidRDefault="00C2574D" w:rsidP="00C2574D">
      <w:pPr>
        <w:rPr>
          <w:rFonts w:ascii="Comic Sans MS" w:hAnsi="Comic Sans MS"/>
          <w:sz w:val="28"/>
          <w:szCs w:val="28"/>
        </w:rPr>
      </w:pPr>
    </w:p>
    <w:p w14:paraId="28DB56B7" w14:textId="77777777" w:rsidR="00C2574D" w:rsidRPr="00C2574D" w:rsidRDefault="00C2574D" w:rsidP="00C2574D">
      <w:pPr>
        <w:rPr>
          <w:rFonts w:ascii="Comic Sans MS" w:hAnsi="Comic Sans MS"/>
          <w:sz w:val="28"/>
          <w:szCs w:val="28"/>
        </w:rPr>
      </w:pPr>
    </w:p>
    <w:p w14:paraId="019A8047" w14:textId="77777777" w:rsidR="00C2574D" w:rsidRPr="00C2574D" w:rsidRDefault="00C2574D" w:rsidP="00C2574D">
      <w:pPr>
        <w:rPr>
          <w:rFonts w:ascii="Comic Sans MS" w:hAnsi="Comic Sans MS"/>
          <w:sz w:val="28"/>
          <w:szCs w:val="28"/>
        </w:rPr>
      </w:pPr>
    </w:p>
    <w:p w14:paraId="1F37D672" w14:textId="77777777" w:rsidR="00C2574D" w:rsidRPr="00C2574D" w:rsidRDefault="00C2574D" w:rsidP="00C2574D">
      <w:pPr>
        <w:rPr>
          <w:rFonts w:ascii="Comic Sans MS" w:hAnsi="Comic Sans MS"/>
          <w:sz w:val="28"/>
          <w:szCs w:val="28"/>
        </w:rPr>
      </w:pPr>
    </w:p>
    <w:p w14:paraId="3C2AA52A" w14:textId="77777777" w:rsidR="00C2574D" w:rsidRPr="00C2574D" w:rsidRDefault="00C2574D" w:rsidP="00C2574D">
      <w:pPr>
        <w:rPr>
          <w:rFonts w:ascii="Comic Sans MS" w:hAnsi="Comic Sans MS"/>
          <w:sz w:val="28"/>
          <w:szCs w:val="28"/>
        </w:rPr>
      </w:pPr>
    </w:p>
    <w:p w14:paraId="4B0F01C1" w14:textId="77777777" w:rsidR="00C2574D" w:rsidRPr="00C2574D" w:rsidRDefault="00C2574D" w:rsidP="00C2574D">
      <w:pPr>
        <w:rPr>
          <w:rFonts w:ascii="Comic Sans MS" w:hAnsi="Comic Sans MS"/>
          <w:sz w:val="28"/>
          <w:szCs w:val="28"/>
        </w:rPr>
      </w:pPr>
    </w:p>
    <w:p w14:paraId="19C321D5" w14:textId="77777777" w:rsidR="00C2574D" w:rsidRPr="00C2574D" w:rsidRDefault="00C2574D" w:rsidP="00C2574D">
      <w:pPr>
        <w:rPr>
          <w:rFonts w:ascii="Comic Sans MS" w:hAnsi="Comic Sans MS"/>
          <w:sz w:val="28"/>
          <w:szCs w:val="28"/>
        </w:rPr>
      </w:pPr>
    </w:p>
    <w:p w14:paraId="6DF59E40" w14:textId="77777777" w:rsidR="00C2574D" w:rsidRPr="00C2574D" w:rsidRDefault="00C2574D" w:rsidP="00C2574D">
      <w:pPr>
        <w:rPr>
          <w:rFonts w:ascii="Comic Sans MS" w:hAnsi="Comic Sans MS"/>
          <w:sz w:val="28"/>
          <w:szCs w:val="28"/>
        </w:rPr>
      </w:pPr>
    </w:p>
    <w:p w14:paraId="02C4EE19" w14:textId="77777777" w:rsidR="00C2574D" w:rsidRPr="00C2574D" w:rsidRDefault="00C2574D" w:rsidP="00C2574D">
      <w:pPr>
        <w:rPr>
          <w:rFonts w:ascii="Comic Sans MS" w:hAnsi="Comic Sans MS"/>
          <w:sz w:val="28"/>
          <w:szCs w:val="28"/>
        </w:rPr>
      </w:pPr>
    </w:p>
    <w:p w14:paraId="57EED779" w14:textId="77777777" w:rsidR="00C2574D" w:rsidRPr="00C2574D" w:rsidRDefault="00C2574D" w:rsidP="00C2574D">
      <w:pPr>
        <w:rPr>
          <w:rFonts w:ascii="Comic Sans MS" w:hAnsi="Comic Sans MS"/>
          <w:sz w:val="28"/>
          <w:szCs w:val="28"/>
        </w:rPr>
      </w:pPr>
    </w:p>
    <w:p w14:paraId="00CD251D" w14:textId="77777777" w:rsidR="00C2574D" w:rsidRPr="00C2574D" w:rsidRDefault="00C2574D" w:rsidP="00C2574D">
      <w:pPr>
        <w:rPr>
          <w:rFonts w:ascii="Comic Sans MS" w:hAnsi="Comic Sans MS"/>
          <w:sz w:val="28"/>
          <w:szCs w:val="28"/>
        </w:rPr>
      </w:pPr>
    </w:p>
    <w:p w14:paraId="59158015" w14:textId="77777777" w:rsidR="00C2574D" w:rsidRPr="00C2574D" w:rsidRDefault="00C2574D" w:rsidP="00C2574D">
      <w:pPr>
        <w:rPr>
          <w:rFonts w:ascii="Comic Sans MS" w:hAnsi="Comic Sans MS"/>
          <w:sz w:val="28"/>
          <w:szCs w:val="28"/>
        </w:rPr>
      </w:pPr>
    </w:p>
    <w:p w14:paraId="28DF8876" w14:textId="77777777" w:rsidR="00C2574D" w:rsidRPr="00C2574D" w:rsidRDefault="00C2574D" w:rsidP="00C2574D">
      <w:pPr>
        <w:rPr>
          <w:rFonts w:ascii="Comic Sans MS" w:hAnsi="Comic Sans MS"/>
          <w:sz w:val="28"/>
          <w:szCs w:val="28"/>
        </w:rPr>
      </w:pPr>
    </w:p>
    <w:p w14:paraId="2282EC36" w14:textId="77777777" w:rsidR="00C2574D" w:rsidRPr="00C2574D" w:rsidRDefault="00C2574D" w:rsidP="00C2574D">
      <w:pPr>
        <w:rPr>
          <w:rFonts w:ascii="Comic Sans MS" w:hAnsi="Comic Sans MS"/>
          <w:sz w:val="28"/>
          <w:szCs w:val="28"/>
        </w:rPr>
      </w:pPr>
    </w:p>
    <w:p w14:paraId="13ACA930" w14:textId="77777777" w:rsidR="00C2574D" w:rsidRPr="00C2574D" w:rsidRDefault="00C2574D" w:rsidP="00C2574D">
      <w:pPr>
        <w:rPr>
          <w:rFonts w:ascii="Comic Sans MS" w:hAnsi="Comic Sans MS"/>
          <w:sz w:val="28"/>
          <w:szCs w:val="28"/>
        </w:rPr>
      </w:pPr>
    </w:p>
    <w:p w14:paraId="61E35A8C" w14:textId="77777777" w:rsidR="00C2574D" w:rsidRDefault="00C2574D" w:rsidP="00C2574D">
      <w:pPr>
        <w:rPr>
          <w:rFonts w:ascii="Comic Sans MS" w:hAnsi="Comic Sans MS"/>
          <w:b/>
          <w:bCs/>
          <w:sz w:val="28"/>
          <w:szCs w:val="28"/>
        </w:rPr>
      </w:pPr>
    </w:p>
    <w:p w14:paraId="6A158AF8" w14:textId="77777777" w:rsidR="00C2574D" w:rsidRDefault="00C2574D" w:rsidP="00C2574D">
      <w:pPr>
        <w:ind w:firstLine="708"/>
        <w:rPr>
          <w:rFonts w:ascii="Comic Sans MS" w:hAnsi="Comic Sans MS"/>
          <w:sz w:val="28"/>
          <w:szCs w:val="28"/>
        </w:rPr>
        <w:sectPr w:rsidR="00C2574D">
          <w:pgSz w:w="11906" w:h="16838"/>
          <w:pgMar w:top="1417" w:right="1417" w:bottom="1134" w:left="1417" w:header="708" w:footer="708" w:gutter="0"/>
          <w:cols w:space="708"/>
          <w:docGrid w:linePitch="360"/>
        </w:sectPr>
      </w:pPr>
    </w:p>
    <w:p w14:paraId="57812B54" w14:textId="3E5C007E" w:rsidR="00C2574D" w:rsidRPr="00713A6E" w:rsidRDefault="00C2574D" w:rsidP="00C2574D">
      <w:pPr>
        <w:pStyle w:val="StandardWeb"/>
        <w:spacing w:before="240" w:beforeAutospacing="0" w:after="0" w:afterAutospacing="0" w:line="216" w:lineRule="auto"/>
        <w:jc w:val="both"/>
        <w:rPr>
          <w:rFonts w:ascii="Comic Sans MS" w:eastAsiaTheme="minorEastAsia" w:hAnsi="Comic Sans MS" w:cstheme="minorBidi"/>
          <w:b/>
          <w:bCs/>
          <w:color w:val="000000" w:themeColor="text1"/>
          <w:kern w:val="24"/>
          <w:sz w:val="28"/>
          <w:szCs w:val="28"/>
        </w:rPr>
      </w:pPr>
      <w:r w:rsidRPr="00713A6E">
        <w:rPr>
          <w:rFonts w:ascii="Comic Sans MS" w:eastAsiaTheme="minorEastAsia" w:hAnsi="Comic Sans MS" w:cstheme="minorBidi"/>
          <w:b/>
          <w:bCs/>
          <w:color w:val="000000" w:themeColor="text1"/>
          <w:kern w:val="24"/>
          <w:sz w:val="28"/>
          <w:szCs w:val="28"/>
        </w:rPr>
        <w:lastRenderedPageBreak/>
        <w:t xml:space="preserve">Neutralisation: </w:t>
      </w:r>
    </w:p>
    <w:p w14:paraId="7CC0E56D" w14:textId="1D745B84" w:rsidR="00713A6E" w:rsidRDefault="00713A6E" w:rsidP="00713A6E">
      <w:pPr>
        <w:jc w:val="both"/>
        <w:rPr>
          <w:rFonts w:ascii="Comic Sans MS" w:hAnsi="Comic Sans MS"/>
          <w:sz w:val="28"/>
          <w:szCs w:val="28"/>
        </w:rPr>
      </w:pPr>
      <w:r w:rsidRPr="00713A6E">
        <w:rPr>
          <w:rFonts w:ascii="Comic Sans MS" w:hAnsi="Comic Sans MS"/>
          <w:sz w:val="28"/>
          <w:szCs w:val="28"/>
        </w:rPr>
        <w:t>Salzsäure in einem Erlenmeyerkolben soll mit Hilfe von Universalindikator angefärbt werden. Danach wird bis zum Neutralpunkt Natronlauge zugegeben. Zum Schluss wird Natronlauge im Überschuss hinzugefügt. Stellen Sie dies mit Hilfe von Sketchnotes dar.</w:t>
      </w:r>
    </w:p>
    <w:p w14:paraId="5F5B90A7" w14:textId="5A5B5461" w:rsidR="00C2574D" w:rsidRDefault="00C2574D" w:rsidP="00C2574D">
      <w:pPr>
        <w:ind w:firstLine="708"/>
        <w:jc w:val="both"/>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79744" behindDoc="0" locked="0" layoutInCell="1" allowOverlap="1" wp14:anchorId="0784D7DA" wp14:editId="0E5973E8">
                <wp:simplePos x="0" y="0"/>
                <wp:positionH relativeFrom="column">
                  <wp:posOffset>951865</wp:posOffset>
                </wp:positionH>
                <wp:positionV relativeFrom="paragraph">
                  <wp:posOffset>106045</wp:posOffset>
                </wp:positionV>
                <wp:extent cx="4191000" cy="2286000"/>
                <wp:effectExtent l="0" t="0" r="0" b="0"/>
                <wp:wrapNone/>
                <wp:docPr id="39" name="Textfeld 39"/>
                <wp:cNvGraphicFramePr/>
                <a:graphic xmlns:a="http://schemas.openxmlformats.org/drawingml/2006/main">
                  <a:graphicData uri="http://schemas.microsoft.com/office/word/2010/wordprocessingShape">
                    <wps:wsp>
                      <wps:cNvSpPr txBox="1"/>
                      <wps:spPr>
                        <a:xfrm>
                          <a:off x="0" y="0"/>
                          <a:ext cx="4191000" cy="2286000"/>
                        </a:xfrm>
                        <a:prstGeom prst="rect">
                          <a:avLst/>
                        </a:prstGeom>
                        <a:solidFill>
                          <a:schemeClr val="lt1"/>
                        </a:solidFill>
                        <a:ln w="6350">
                          <a:noFill/>
                        </a:ln>
                      </wps:spPr>
                      <wps:txbx>
                        <w:txbxContent>
                          <w:p w14:paraId="5900ED0A" w14:textId="77777777" w:rsidR="00C2574D" w:rsidRDefault="00C2574D">
                            <w:r>
                              <w:rPr>
                                <w:noProof/>
                                <w:lang w:eastAsia="de-DE"/>
                              </w:rPr>
                              <w:drawing>
                                <wp:inline distT="0" distB="0" distL="0" distR="0" wp14:anchorId="00333515" wp14:editId="478815FC">
                                  <wp:extent cx="3903980" cy="2188210"/>
                                  <wp:effectExtent l="0" t="0" r="1270" b="254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03980" cy="21882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784D7DA" id="Textfeld 39" o:spid="_x0000_s1043" type="#_x0000_t202" style="position:absolute;left:0;text-align:left;margin-left:74.95pt;margin-top:8.35pt;width:330pt;height:180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" fillcolor="white [3201]" stroked="f" strokeweight=".5pt">
                <v:textbox>
                  <w:txbxContent>
                    <w:p w14:paraId="5900ED0A" w14:textId="77777777" w:rsidR="00C2574D" w:rsidRDefault="00C2574D">
                      <w:r>
                        <w:rPr>
                          <w:noProof/>
                        </w:rPr>
                        <w:drawing>
                          <wp:inline distT="0" distB="0" distL="0" distR="0" wp14:anchorId="00333515" wp14:editId="478815FC">
                            <wp:extent cx="3903980" cy="2188210"/>
                            <wp:effectExtent l="0" t="0" r="1270" b="254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03980" cy="2188210"/>
                                    </a:xfrm>
                                    <a:prstGeom prst="rect">
                                      <a:avLst/>
                                    </a:prstGeom>
                                  </pic:spPr>
                                </pic:pic>
                              </a:graphicData>
                            </a:graphic>
                          </wp:inline>
                        </w:drawing>
                      </w:r>
                    </w:p>
                  </w:txbxContent>
                </v:textbox>
              </v:shape>
            </w:pict>
          </mc:Fallback>
        </mc:AlternateContent>
      </w:r>
    </w:p>
    <w:p w14:paraId="56C93FDE" w14:textId="77777777" w:rsidR="00C2574D" w:rsidRDefault="00C2574D" w:rsidP="00C2574D">
      <w:pPr>
        <w:ind w:firstLine="708"/>
        <w:rPr>
          <w:rFonts w:ascii="Comic Sans MS" w:hAnsi="Comic Sans MS"/>
          <w:sz w:val="28"/>
          <w:szCs w:val="28"/>
        </w:rPr>
      </w:pPr>
    </w:p>
    <w:p w14:paraId="01A40264" w14:textId="77777777" w:rsidR="00C2574D" w:rsidRDefault="00C2574D" w:rsidP="00C2574D">
      <w:pPr>
        <w:ind w:firstLine="708"/>
        <w:rPr>
          <w:rFonts w:ascii="Comic Sans MS" w:hAnsi="Comic Sans MS"/>
          <w:sz w:val="28"/>
          <w:szCs w:val="28"/>
        </w:rPr>
      </w:pPr>
      <w:r>
        <w:rPr>
          <w:rFonts w:ascii="Comic Sans MS" w:hAnsi="Comic Sans MS"/>
          <w:noProof/>
          <w:sz w:val="28"/>
          <w:szCs w:val="28"/>
          <w:lang w:eastAsia="de-DE"/>
        </w:rPr>
        <mc:AlternateContent>
          <mc:Choice Requires="wps">
            <w:drawing>
              <wp:anchor distT="0" distB="0" distL="114300" distR="114300" simplePos="0" relativeHeight="251680768" behindDoc="0" locked="0" layoutInCell="1" allowOverlap="1" wp14:anchorId="18C0371E" wp14:editId="210F3758">
                <wp:simplePos x="0" y="0"/>
                <wp:positionH relativeFrom="margin">
                  <wp:posOffset>410845</wp:posOffset>
                </wp:positionH>
                <wp:positionV relativeFrom="paragraph">
                  <wp:posOffset>1737995</wp:posOffset>
                </wp:positionV>
                <wp:extent cx="5006340" cy="4960620"/>
                <wp:effectExtent l="0" t="0" r="3810" b="0"/>
                <wp:wrapNone/>
                <wp:docPr id="41" name="Textfeld 41"/>
                <wp:cNvGraphicFramePr/>
                <a:graphic xmlns:a="http://schemas.openxmlformats.org/drawingml/2006/main">
                  <a:graphicData uri="http://schemas.microsoft.com/office/word/2010/wordprocessingShape">
                    <wps:wsp>
                      <wps:cNvSpPr txBox="1"/>
                      <wps:spPr>
                        <a:xfrm>
                          <a:off x="0" y="0"/>
                          <a:ext cx="5006340" cy="4960620"/>
                        </a:xfrm>
                        <a:prstGeom prst="rect">
                          <a:avLst/>
                        </a:prstGeom>
                        <a:solidFill>
                          <a:schemeClr val="lt1"/>
                        </a:solidFill>
                        <a:ln w="6350">
                          <a:noFill/>
                        </a:ln>
                      </wps:spPr>
                      <wps:txbx>
                        <w:txbxContent>
                          <w:p w14:paraId="7574CFA9" w14:textId="77777777" w:rsidR="00C2574D" w:rsidRDefault="00C2574D">
                            <w:r>
                              <w:rPr>
                                <w:noProof/>
                                <w:lang w:eastAsia="de-DE"/>
                              </w:rPr>
                              <w:drawing>
                                <wp:inline distT="0" distB="0" distL="0" distR="0" wp14:anchorId="4AC03698" wp14:editId="4AFB4979">
                                  <wp:extent cx="4914900" cy="4858636"/>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955350" cy="489862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8C0371E" id="Textfeld 41" o:spid="_x0000_s1044" type="#_x0000_t202" style="position:absolute;left:0;text-align:left;margin-left:32.35pt;margin-top:136.85pt;width:394.2pt;height:390.6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" fillcolor="white [3201]" stroked="f" strokeweight=".5pt">
                <v:textbox>
                  <w:txbxContent>
                    <w:p w14:paraId="7574CFA9" w14:textId="77777777" w:rsidR="00C2574D" w:rsidRDefault="00C2574D">
                      <w:r>
                        <w:rPr>
                          <w:noProof/>
                        </w:rPr>
                        <w:drawing>
                          <wp:inline distT="0" distB="0" distL="0" distR="0" wp14:anchorId="4AC03698" wp14:editId="4AFB4979">
                            <wp:extent cx="4914900" cy="4858636"/>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955350" cy="4898623"/>
                                    </a:xfrm>
                                    <a:prstGeom prst="rect">
                                      <a:avLst/>
                                    </a:prstGeom>
                                  </pic:spPr>
                                </pic:pic>
                              </a:graphicData>
                            </a:graphic>
                          </wp:inline>
                        </w:drawing>
                      </w:r>
                    </w:p>
                  </w:txbxContent>
                </v:textbox>
                <w10:wrap anchorx="margin"/>
              </v:shape>
            </w:pict>
          </mc:Fallback>
        </mc:AlternateContent>
      </w:r>
    </w:p>
    <w:p w14:paraId="0BFC6889" w14:textId="77777777" w:rsidR="007B380D" w:rsidRPr="007B380D" w:rsidRDefault="007B380D" w:rsidP="007B380D">
      <w:pPr>
        <w:rPr>
          <w:rFonts w:ascii="Comic Sans MS" w:hAnsi="Comic Sans MS"/>
          <w:sz w:val="28"/>
          <w:szCs w:val="28"/>
        </w:rPr>
      </w:pPr>
    </w:p>
    <w:p w14:paraId="6D42F7B4" w14:textId="77777777" w:rsidR="007B380D" w:rsidRPr="007B380D" w:rsidRDefault="007B380D" w:rsidP="007B380D">
      <w:pPr>
        <w:rPr>
          <w:rFonts w:ascii="Comic Sans MS" w:hAnsi="Comic Sans MS"/>
          <w:sz w:val="28"/>
          <w:szCs w:val="28"/>
        </w:rPr>
      </w:pPr>
    </w:p>
    <w:p w14:paraId="3D25B8FA" w14:textId="77777777" w:rsidR="007B380D" w:rsidRPr="007B380D" w:rsidRDefault="007B380D" w:rsidP="007B380D">
      <w:pPr>
        <w:rPr>
          <w:rFonts w:ascii="Comic Sans MS" w:hAnsi="Comic Sans MS"/>
          <w:sz w:val="28"/>
          <w:szCs w:val="28"/>
        </w:rPr>
      </w:pPr>
    </w:p>
    <w:p w14:paraId="6B36255C" w14:textId="77777777" w:rsidR="007B380D" w:rsidRPr="007B380D" w:rsidRDefault="007B380D" w:rsidP="007B380D">
      <w:pPr>
        <w:rPr>
          <w:rFonts w:ascii="Comic Sans MS" w:hAnsi="Comic Sans MS"/>
          <w:sz w:val="28"/>
          <w:szCs w:val="28"/>
        </w:rPr>
      </w:pPr>
    </w:p>
    <w:p w14:paraId="174432C2" w14:textId="77777777" w:rsidR="007B380D" w:rsidRPr="007B380D" w:rsidRDefault="007B380D" w:rsidP="007B380D">
      <w:pPr>
        <w:rPr>
          <w:rFonts w:ascii="Comic Sans MS" w:hAnsi="Comic Sans MS"/>
          <w:sz w:val="28"/>
          <w:szCs w:val="28"/>
        </w:rPr>
      </w:pPr>
    </w:p>
    <w:p w14:paraId="2E5C0B87" w14:textId="77777777" w:rsidR="007B380D" w:rsidRPr="007B380D" w:rsidRDefault="007B380D" w:rsidP="007B380D">
      <w:pPr>
        <w:rPr>
          <w:rFonts w:ascii="Comic Sans MS" w:hAnsi="Comic Sans MS"/>
          <w:sz w:val="28"/>
          <w:szCs w:val="28"/>
        </w:rPr>
      </w:pPr>
    </w:p>
    <w:p w14:paraId="1C3305B9" w14:textId="77777777" w:rsidR="007B380D" w:rsidRPr="007B380D" w:rsidRDefault="007B380D" w:rsidP="007B380D">
      <w:pPr>
        <w:rPr>
          <w:rFonts w:ascii="Comic Sans MS" w:hAnsi="Comic Sans MS"/>
          <w:sz w:val="28"/>
          <w:szCs w:val="28"/>
        </w:rPr>
      </w:pPr>
    </w:p>
    <w:p w14:paraId="6C6F4F37" w14:textId="77777777" w:rsidR="007B380D" w:rsidRPr="007B380D" w:rsidRDefault="007B380D" w:rsidP="007B380D">
      <w:pPr>
        <w:rPr>
          <w:rFonts w:ascii="Comic Sans MS" w:hAnsi="Comic Sans MS"/>
          <w:sz w:val="28"/>
          <w:szCs w:val="28"/>
        </w:rPr>
      </w:pPr>
    </w:p>
    <w:p w14:paraId="053ED5FD" w14:textId="77777777" w:rsidR="007B380D" w:rsidRDefault="007B380D" w:rsidP="007B380D">
      <w:pPr>
        <w:rPr>
          <w:rFonts w:ascii="Comic Sans MS" w:hAnsi="Comic Sans MS"/>
          <w:sz w:val="28"/>
          <w:szCs w:val="28"/>
        </w:rPr>
      </w:pPr>
    </w:p>
    <w:p w14:paraId="56A3F8B1" w14:textId="77777777" w:rsidR="007B380D" w:rsidRDefault="007B380D" w:rsidP="007B380D">
      <w:pPr>
        <w:ind w:firstLine="708"/>
        <w:rPr>
          <w:rFonts w:ascii="Comic Sans MS" w:hAnsi="Comic Sans MS"/>
          <w:sz w:val="28"/>
          <w:szCs w:val="28"/>
        </w:rPr>
        <w:sectPr w:rsidR="007B380D">
          <w:pgSz w:w="11906" w:h="16838"/>
          <w:pgMar w:top="1417" w:right="1417" w:bottom="1134" w:left="1417" w:header="708" w:footer="708" w:gutter="0"/>
          <w:cols w:space="708"/>
          <w:docGrid w:linePitch="360"/>
        </w:sectPr>
      </w:pPr>
    </w:p>
    <w:p w14:paraId="6B887777" w14:textId="77777777" w:rsidR="007B380D" w:rsidRDefault="007B380D" w:rsidP="007B380D">
      <w:pPr>
        <w:rPr>
          <w:rFonts w:ascii="Comic Sans MS" w:hAnsi="Comic Sans MS"/>
          <w:b/>
          <w:bCs/>
          <w:sz w:val="28"/>
          <w:szCs w:val="28"/>
        </w:rPr>
      </w:pPr>
      <w:r w:rsidRPr="007B380D">
        <w:rPr>
          <w:rFonts w:ascii="Comic Sans MS" w:hAnsi="Comic Sans MS"/>
          <w:b/>
          <w:bCs/>
          <w:sz w:val="28"/>
          <w:szCs w:val="28"/>
        </w:rPr>
        <w:lastRenderedPageBreak/>
        <w:t>Versuch Kupferbrief</w:t>
      </w:r>
    </w:p>
    <w:p w14:paraId="6D5BEFE9" w14:textId="77777777" w:rsidR="007B380D" w:rsidRPr="007B380D" w:rsidRDefault="007B380D" w:rsidP="007B380D">
      <w:pPr>
        <w:pStyle w:val="StandardWeb"/>
        <w:tabs>
          <w:tab w:val="left" w:pos="280"/>
        </w:tabs>
        <w:spacing w:before="240" w:beforeAutospacing="0" w:after="0" w:afterAutospacing="0" w:line="216" w:lineRule="auto"/>
      </w:pPr>
      <w:r w:rsidRPr="007B380D">
        <w:rPr>
          <w:rFonts w:ascii="Comic Sans MS" w:eastAsiaTheme="minorEastAsia" w:hAnsi="Comic Sans MS" w:cstheme="minorBidi"/>
          <w:b/>
          <w:bCs/>
          <w:color w:val="000000" w:themeColor="text1"/>
          <w:kern w:val="24"/>
        </w:rPr>
        <w:t>Kann sich Kupfer verwandeln?</w:t>
      </w:r>
    </w:p>
    <w:p w14:paraId="7B0FBC32" w14:textId="77777777" w:rsidR="007B380D" w:rsidRPr="007B380D" w:rsidRDefault="007B380D" w:rsidP="007B380D">
      <w:pPr>
        <w:pStyle w:val="StandardWeb"/>
        <w:tabs>
          <w:tab w:val="left" w:pos="148"/>
          <w:tab w:val="left" w:pos="280"/>
        </w:tabs>
        <w:spacing w:before="240" w:beforeAutospacing="0" w:after="0" w:afterAutospacing="0" w:line="216" w:lineRule="auto"/>
      </w:pPr>
      <w:r w:rsidRPr="007B380D">
        <w:rPr>
          <w:rFonts w:ascii="Comic Sans MS" w:eastAsiaTheme="minorEastAsia" w:hAnsi="Comic Sans MS" w:cstheme="minorBidi"/>
          <w:color w:val="000000" w:themeColor="text1"/>
          <w:kern w:val="24"/>
        </w:rPr>
        <w:tab/>
        <w:t xml:space="preserve"> Falte ein Stück Kupferblech zu einen luftdichten „Brief“ zusammen.</w:t>
      </w:r>
    </w:p>
    <w:p w14:paraId="25B3C26D" w14:textId="77777777" w:rsidR="007B380D" w:rsidRPr="007B380D" w:rsidRDefault="007B380D" w:rsidP="007B380D">
      <w:pPr>
        <w:pStyle w:val="StandardWeb"/>
        <w:tabs>
          <w:tab w:val="left" w:pos="148"/>
          <w:tab w:val="left" w:pos="280"/>
        </w:tabs>
        <w:spacing w:before="240" w:beforeAutospacing="0" w:after="0" w:afterAutospacing="0" w:line="216" w:lineRule="auto"/>
      </w:pPr>
      <w:r w:rsidRPr="007B380D">
        <w:rPr>
          <w:rFonts w:ascii="Comic Sans MS" w:eastAsiaTheme="minorEastAsia" w:hAnsi="Comic Sans MS" w:cstheme="minorBidi"/>
          <w:color w:val="000000" w:themeColor="text1"/>
          <w:kern w:val="24"/>
        </w:rPr>
        <w:tab/>
        <w:t xml:space="preserve">Halte es mit einer Tiegelzange für etwa 20 Sekunden in die rauschende </w:t>
      </w:r>
      <w:r w:rsidRPr="007B380D">
        <w:rPr>
          <w:rFonts w:ascii="Comic Sans MS" w:eastAsiaTheme="minorEastAsia" w:hAnsi="Comic Sans MS" w:cstheme="minorBidi"/>
          <w:color w:val="000000" w:themeColor="text1"/>
          <w:kern w:val="24"/>
        </w:rPr>
        <w:tab/>
      </w:r>
      <w:r w:rsidRPr="007B380D">
        <w:rPr>
          <w:rFonts w:ascii="Comic Sans MS" w:eastAsiaTheme="minorEastAsia" w:hAnsi="Comic Sans MS" w:cstheme="minorBidi"/>
          <w:color w:val="000000" w:themeColor="text1"/>
          <w:kern w:val="24"/>
        </w:rPr>
        <w:tab/>
        <w:t>Brennerflamme!</w:t>
      </w:r>
    </w:p>
    <w:p w14:paraId="7C36979A" w14:textId="77777777" w:rsidR="007B380D" w:rsidRDefault="007B380D" w:rsidP="007B380D">
      <w:pPr>
        <w:pStyle w:val="StandardWeb"/>
        <w:tabs>
          <w:tab w:val="left" w:pos="148"/>
          <w:tab w:val="left" w:pos="280"/>
        </w:tabs>
        <w:spacing w:before="240" w:beforeAutospacing="0" w:after="0" w:afterAutospacing="0" w:line="216" w:lineRule="auto"/>
        <w:rPr>
          <w:rFonts w:ascii="Comic Sans MS" w:eastAsiaTheme="minorEastAsia" w:hAnsi="Comic Sans MS" w:cstheme="minorBidi"/>
          <w:color w:val="000000" w:themeColor="text1"/>
          <w:kern w:val="24"/>
        </w:rPr>
      </w:pPr>
      <w:r w:rsidRPr="007B380D">
        <w:rPr>
          <w:rFonts w:ascii="Comic Sans MS" w:eastAsiaTheme="minorEastAsia" w:hAnsi="Comic Sans MS" w:cstheme="minorBidi"/>
          <w:color w:val="000000" w:themeColor="text1"/>
          <w:kern w:val="24"/>
        </w:rPr>
        <w:tab/>
        <w:t xml:space="preserve">Warte bis der „Kupferbrief“ abgekühlt ist und falte ihn wieder auseinander. </w:t>
      </w:r>
    </w:p>
    <w:p w14:paraId="5562DE23" w14:textId="77777777" w:rsidR="007B380D" w:rsidRPr="007B380D" w:rsidRDefault="007B380D" w:rsidP="007B380D">
      <w:pPr>
        <w:pStyle w:val="StandardWeb"/>
        <w:tabs>
          <w:tab w:val="left" w:pos="148"/>
          <w:tab w:val="left" w:pos="280"/>
        </w:tabs>
        <w:spacing w:before="240" w:beforeAutospacing="0" w:after="0" w:afterAutospacing="0" w:line="216" w:lineRule="auto"/>
        <w:rPr>
          <w:b/>
          <w:bCs/>
        </w:rPr>
      </w:pPr>
      <w:r w:rsidRPr="007B380D">
        <w:rPr>
          <w:rFonts w:ascii="Comic Sans MS" w:eastAsiaTheme="minorEastAsia" w:hAnsi="Comic Sans MS" w:cstheme="minorBidi"/>
          <w:b/>
          <w:bCs/>
          <w:color w:val="000000" w:themeColor="text1"/>
          <w:kern w:val="24"/>
        </w:rPr>
        <w:t>Aufgaben</w:t>
      </w:r>
    </w:p>
    <w:p w14:paraId="363008AE" w14:textId="77777777" w:rsidR="00AD314A" w:rsidRDefault="00AD314A" w:rsidP="00AD314A">
      <w:pPr>
        <w:pStyle w:val="Listenabsatz"/>
        <w:numPr>
          <w:ilvl w:val="0"/>
          <w:numId w:val="4"/>
        </w:numPr>
        <w:spacing w:after="0"/>
        <w:rPr>
          <w:rFonts w:ascii="Comic Sans MS" w:hAnsi="Comic Sans MS"/>
          <w:sz w:val="24"/>
          <w:szCs w:val="24"/>
        </w:rPr>
      </w:pPr>
      <w:r w:rsidRPr="00AD314A">
        <w:rPr>
          <w:rFonts w:ascii="Comic Sans MS" w:hAnsi="Comic Sans MS"/>
          <w:sz w:val="24"/>
          <w:szCs w:val="24"/>
        </w:rPr>
        <w:t>Wandeln Sie die folgende Versuchsvorschrift in Sketchnotes um.</w:t>
      </w:r>
    </w:p>
    <w:p w14:paraId="037ADD5F" w14:textId="17CE1368" w:rsidR="00AD314A" w:rsidRPr="00AD314A" w:rsidRDefault="00AD314A" w:rsidP="00AD314A">
      <w:pPr>
        <w:pStyle w:val="Listenabsatz"/>
        <w:numPr>
          <w:ilvl w:val="0"/>
          <w:numId w:val="4"/>
        </w:numPr>
        <w:spacing w:after="0"/>
        <w:rPr>
          <w:rFonts w:ascii="Comic Sans MS" w:hAnsi="Comic Sans MS"/>
          <w:sz w:val="24"/>
          <w:szCs w:val="24"/>
        </w:rPr>
      </w:pPr>
      <w:r w:rsidRPr="00AD314A">
        <w:rPr>
          <w:rFonts w:ascii="Comic Sans MS" w:hAnsi="Comic Sans MS"/>
          <w:sz w:val="24"/>
          <w:szCs w:val="24"/>
        </w:rPr>
        <w:t>Führen Sie den Versuch durch und dokumentieren S</w:t>
      </w:r>
      <w:r>
        <w:rPr>
          <w:rFonts w:ascii="Comic Sans MS" w:hAnsi="Comic Sans MS"/>
          <w:sz w:val="24"/>
          <w:szCs w:val="24"/>
        </w:rPr>
        <w:t>ie die Versuchsbeobachtung und die Versuchsauswertung</w:t>
      </w:r>
      <w:r w:rsidRPr="00AD314A">
        <w:rPr>
          <w:rFonts w:ascii="Comic Sans MS" w:hAnsi="Comic Sans MS"/>
          <w:sz w:val="24"/>
          <w:szCs w:val="24"/>
        </w:rPr>
        <w:t xml:space="preserve"> </w:t>
      </w:r>
      <w:r>
        <w:rPr>
          <w:rFonts w:ascii="Comic Sans MS" w:hAnsi="Comic Sans MS"/>
          <w:sz w:val="24"/>
          <w:szCs w:val="24"/>
        </w:rPr>
        <w:t xml:space="preserve">in Form von </w:t>
      </w:r>
      <w:r w:rsidRPr="00AD314A">
        <w:rPr>
          <w:rFonts w:ascii="Comic Sans MS" w:hAnsi="Comic Sans MS"/>
          <w:sz w:val="24"/>
          <w:szCs w:val="24"/>
        </w:rPr>
        <w:t>Sketchnotes.</w:t>
      </w:r>
    </w:p>
    <w:p w14:paraId="43987951" w14:textId="77777777" w:rsidR="007B380D" w:rsidRPr="007B380D" w:rsidRDefault="007B380D" w:rsidP="007B380D">
      <w:pPr>
        <w:rPr>
          <w:rFonts w:ascii="Comic Sans MS" w:hAnsi="Comic Sans MS"/>
          <w:b/>
          <w:bCs/>
          <w:sz w:val="24"/>
          <w:szCs w:val="24"/>
        </w:rPr>
      </w:pPr>
      <w:r>
        <w:rPr>
          <w:rFonts w:ascii="Comic Sans MS" w:hAnsi="Comic Sans MS"/>
          <w:b/>
          <w:bCs/>
          <w:noProof/>
          <w:sz w:val="24"/>
          <w:szCs w:val="24"/>
          <w:lang w:eastAsia="de-DE"/>
        </w:rPr>
        <mc:AlternateContent>
          <mc:Choice Requires="wps">
            <w:drawing>
              <wp:anchor distT="0" distB="0" distL="114300" distR="114300" simplePos="0" relativeHeight="251681792" behindDoc="0" locked="0" layoutInCell="1" allowOverlap="1" wp14:anchorId="5FCADC58" wp14:editId="4D32EEF3">
                <wp:simplePos x="0" y="0"/>
                <wp:positionH relativeFrom="column">
                  <wp:posOffset>-160655</wp:posOffset>
                </wp:positionH>
                <wp:positionV relativeFrom="paragraph">
                  <wp:posOffset>68580</wp:posOffset>
                </wp:positionV>
                <wp:extent cx="6316980" cy="5646420"/>
                <wp:effectExtent l="0" t="0" r="7620" b="0"/>
                <wp:wrapNone/>
                <wp:docPr id="44" name="Textfeld 44"/>
                <wp:cNvGraphicFramePr/>
                <a:graphic xmlns:a="http://schemas.openxmlformats.org/drawingml/2006/main">
                  <a:graphicData uri="http://schemas.microsoft.com/office/word/2010/wordprocessingShape">
                    <wps:wsp>
                      <wps:cNvSpPr txBox="1"/>
                      <wps:spPr>
                        <a:xfrm>
                          <a:off x="0" y="0"/>
                          <a:ext cx="6316980" cy="5646420"/>
                        </a:xfrm>
                        <a:prstGeom prst="rect">
                          <a:avLst/>
                        </a:prstGeom>
                        <a:solidFill>
                          <a:schemeClr val="lt1"/>
                        </a:solidFill>
                        <a:ln w="6350">
                          <a:noFill/>
                        </a:ln>
                      </wps:spPr>
                      <wps:txbx>
                        <w:txbxContent>
                          <w:p w14:paraId="0B64D5F1" w14:textId="77777777" w:rsidR="007B380D" w:rsidRDefault="007B380D">
                            <w:r w:rsidRPr="007B380D">
                              <w:rPr>
                                <w:noProof/>
                                <w:lang w:eastAsia="de-DE"/>
                              </w:rPr>
                              <w:drawing>
                                <wp:inline distT="0" distB="0" distL="0" distR="0" wp14:anchorId="253E8226" wp14:editId="571943FD">
                                  <wp:extent cx="6096000" cy="549402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96000" cy="54940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CADC58" id="_x0000_t202" coordsize="21600,21600" o:spt="202" path="m,l,21600r21600,l21600,xe">
                <v:stroke joinstyle="miter"/>
                <v:path gradientshapeok="t" o:connecttype="rect"/>
              </v:shapetype>
              <v:shape id="Textfeld 44" o:spid="_x0000_s1045" type="#_x0000_t202" style="position:absolute;margin-left:-12.65pt;margin-top:5.4pt;width:497.4pt;height:444.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" fillcolor="white [3201]" stroked="f" strokeweight=".5pt">
                <v:textbox>
                  <w:txbxContent>
                    <w:p w14:paraId="0B64D5F1" w14:textId="77777777" w:rsidR="007B380D" w:rsidRDefault="007B380D">
                      <w:r w:rsidRPr="007B380D">
                        <w:rPr>
                          <w:noProof/>
                          <w:lang w:eastAsia="de-DE"/>
                        </w:rPr>
                        <w:drawing>
                          <wp:inline distT="0" distB="0" distL="0" distR="0" wp14:anchorId="253E8226" wp14:editId="571943FD">
                            <wp:extent cx="6096000" cy="549402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96000" cy="5494020"/>
                                    </a:xfrm>
                                    <a:prstGeom prst="rect">
                                      <a:avLst/>
                                    </a:prstGeom>
                                    <a:noFill/>
                                    <a:ln>
                                      <a:noFill/>
                                    </a:ln>
                                  </pic:spPr>
                                </pic:pic>
                              </a:graphicData>
                            </a:graphic>
                          </wp:inline>
                        </w:drawing>
                      </w:r>
                    </w:p>
                  </w:txbxContent>
                </v:textbox>
              </v:shape>
            </w:pict>
          </mc:Fallback>
        </mc:AlternateContent>
      </w:r>
    </w:p>
    <w:sectPr w:rsidR="007B380D" w:rsidRPr="007B380D">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7CD855" w14:textId="77777777" w:rsidR="00F742A2" w:rsidRDefault="00F742A2" w:rsidP="003478B0">
      <w:pPr>
        <w:spacing w:after="0" w:line="240" w:lineRule="auto"/>
      </w:pPr>
      <w:r>
        <w:separator/>
      </w:r>
    </w:p>
  </w:endnote>
  <w:endnote w:type="continuationSeparator" w:id="0">
    <w:p w14:paraId="7AF63D5C" w14:textId="77777777" w:rsidR="00F742A2" w:rsidRDefault="00F742A2" w:rsidP="003478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4903378"/>
      <w:docPartObj>
        <w:docPartGallery w:val="Page Numbers (Bottom of Page)"/>
        <w:docPartUnique/>
      </w:docPartObj>
    </w:sdtPr>
    <w:sdtEndPr/>
    <w:sdtContent>
      <w:p w14:paraId="0D52B02A" w14:textId="1FEE22ED" w:rsidR="00C373D4" w:rsidRDefault="00C373D4">
        <w:pPr>
          <w:pStyle w:val="Fuzeile"/>
        </w:pPr>
        <w:r>
          <w:fldChar w:fldCharType="begin"/>
        </w:r>
        <w:r>
          <w:instrText>PAGE   \* MERGEFORMAT</w:instrText>
        </w:r>
        <w:r>
          <w:fldChar w:fldCharType="separate"/>
        </w:r>
        <w:r w:rsidR="00591B92">
          <w:rPr>
            <w:noProof/>
          </w:rPr>
          <w:t>4</w:t>
        </w:r>
        <w:r>
          <w:fldChar w:fldCharType="end"/>
        </w:r>
      </w:p>
    </w:sdtContent>
  </w:sdt>
  <w:p w14:paraId="383CF0C2" w14:textId="77777777" w:rsidR="003478B0" w:rsidRDefault="003478B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07285C" w14:textId="77777777" w:rsidR="00F742A2" w:rsidRDefault="00F742A2" w:rsidP="003478B0">
      <w:pPr>
        <w:spacing w:after="0" w:line="240" w:lineRule="auto"/>
      </w:pPr>
      <w:r>
        <w:separator/>
      </w:r>
    </w:p>
  </w:footnote>
  <w:footnote w:type="continuationSeparator" w:id="0">
    <w:p w14:paraId="3DB604BA" w14:textId="77777777" w:rsidR="00F742A2" w:rsidRDefault="00F742A2" w:rsidP="003478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45076D3"/>
    <w:multiLevelType w:val="hybridMultilevel"/>
    <w:tmpl w:val="B934945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67894CFC"/>
    <w:multiLevelType w:val="hybridMultilevel"/>
    <w:tmpl w:val="5AEC714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69007029"/>
    <w:multiLevelType w:val="hybridMultilevel"/>
    <w:tmpl w:val="56A8CDD6"/>
    <w:lvl w:ilvl="0" w:tplc="3F924FD2">
      <w:start w:val="1"/>
      <w:numFmt w:val="bullet"/>
      <w:lvlText w:val=""/>
      <w:lvlJc w:val="left"/>
      <w:pPr>
        <w:tabs>
          <w:tab w:val="num" w:pos="720"/>
        </w:tabs>
        <w:ind w:left="720" w:hanging="360"/>
      </w:pPr>
      <w:rPr>
        <w:rFonts w:ascii="Wingdings" w:hAnsi="Wingdings" w:hint="default"/>
      </w:rPr>
    </w:lvl>
    <w:lvl w:ilvl="1" w:tplc="832CBA68" w:tentative="1">
      <w:start w:val="1"/>
      <w:numFmt w:val="bullet"/>
      <w:lvlText w:val=""/>
      <w:lvlJc w:val="left"/>
      <w:pPr>
        <w:tabs>
          <w:tab w:val="num" w:pos="1440"/>
        </w:tabs>
        <w:ind w:left="1440" w:hanging="360"/>
      </w:pPr>
      <w:rPr>
        <w:rFonts w:ascii="Wingdings" w:hAnsi="Wingdings" w:hint="default"/>
      </w:rPr>
    </w:lvl>
    <w:lvl w:ilvl="2" w:tplc="C69284B6" w:tentative="1">
      <w:start w:val="1"/>
      <w:numFmt w:val="bullet"/>
      <w:lvlText w:val=""/>
      <w:lvlJc w:val="left"/>
      <w:pPr>
        <w:tabs>
          <w:tab w:val="num" w:pos="2160"/>
        </w:tabs>
        <w:ind w:left="2160" w:hanging="360"/>
      </w:pPr>
      <w:rPr>
        <w:rFonts w:ascii="Wingdings" w:hAnsi="Wingdings" w:hint="default"/>
      </w:rPr>
    </w:lvl>
    <w:lvl w:ilvl="3" w:tplc="BF4C3A92" w:tentative="1">
      <w:start w:val="1"/>
      <w:numFmt w:val="bullet"/>
      <w:lvlText w:val=""/>
      <w:lvlJc w:val="left"/>
      <w:pPr>
        <w:tabs>
          <w:tab w:val="num" w:pos="2880"/>
        </w:tabs>
        <w:ind w:left="2880" w:hanging="360"/>
      </w:pPr>
      <w:rPr>
        <w:rFonts w:ascii="Wingdings" w:hAnsi="Wingdings" w:hint="default"/>
      </w:rPr>
    </w:lvl>
    <w:lvl w:ilvl="4" w:tplc="7B5AA1AA" w:tentative="1">
      <w:start w:val="1"/>
      <w:numFmt w:val="bullet"/>
      <w:lvlText w:val=""/>
      <w:lvlJc w:val="left"/>
      <w:pPr>
        <w:tabs>
          <w:tab w:val="num" w:pos="3600"/>
        </w:tabs>
        <w:ind w:left="3600" w:hanging="360"/>
      </w:pPr>
      <w:rPr>
        <w:rFonts w:ascii="Wingdings" w:hAnsi="Wingdings" w:hint="default"/>
      </w:rPr>
    </w:lvl>
    <w:lvl w:ilvl="5" w:tplc="5EE85806" w:tentative="1">
      <w:start w:val="1"/>
      <w:numFmt w:val="bullet"/>
      <w:lvlText w:val=""/>
      <w:lvlJc w:val="left"/>
      <w:pPr>
        <w:tabs>
          <w:tab w:val="num" w:pos="4320"/>
        </w:tabs>
        <w:ind w:left="4320" w:hanging="360"/>
      </w:pPr>
      <w:rPr>
        <w:rFonts w:ascii="Wingdings" w:hAnsi="Wingdings" w:hint="default"/>
      </w:rPr>
    </w:lvl>
    <w:lvl w:ilvl="6" w:tplc="3B6AE330" w:tentative="1">
      <w:start w:val="1"/>
      <w:numFmt w:val="bullet"/>
      <w:lvlText w:val=""/>
      <w:lvlJc w:val="left"/>
      <w:pPr>
        <w:tabs>
          <w:tab w:val="num" w:pos="5040"/>
        </w:tabs>
        <w:ind w:left="5040" w:hanging="360"/>
      </w:pPr>
      <w:rPr>
        <w:rFonts w:ascii="Wingdings" w:hAnsi="Wingdings" w:hint="default"/>
      </w:rPr>
    </w:lvl>
    <w:lvl w:ilvl="7" w:tplc="5E6E4110" w:tentative="1">
      <w:start w:val="1"/>
      <w:numFmt w:val="bullet"/>
      <w:lvlText w:val=""/>
      <w:lvlJc w:val="left"/>
      <w:pPr>
        <w:tabs>
          <w:tab w:val="num" w:pos="5760"/>
        </w:tabs>
        <w:ind w:left="5760" w:hanging="360"/>
      </w:pPr>
      <w:rPr>
        <w:rFonts w:ascii="Wingdings" w:hAnsi="Wingdings" w:hint="default"/>
      </w:rPr>
    </w:lvl>
    <w:lvl w:ilvl="8" w:tplc="8BF4885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F4965B2"/>
    <w:multiLevelType w:val="hybridMultilevel"/>
    <w:tmpl w:val="7336538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78B0"/>
    <w:rsid w:val="001533E0"/>
    <w:rsid w:val="001E27C6"/>
    <w:rsid w:val="002A4ABA"/>
    <w:rsid w:val="003478B0"/>
    <w:rsid w:val="003862F3"/>
    <w:rsid w:val="00450344"/>
    <w:rsid w:val="004A6DAA"/>
    <w:rsid w:val="00591B92"/>
    <w:rsid w:val="00713A6E"/>
    <w:rsid w:val="007B380D"/>
    <w:rsid w:val="00856C33"/>
    <w:rsid w:val="00894F45"/>
    <w:rsid w:val="008A5DB0"/>
    <w:rsid w:val="009977D9"/>
    <w:rsid w:val="00AD087C"/>
    <w:rsid w:val="00AD314A"/>
    <w:rsid w:val="00B90010"/>
    <w:rsid w:val="00C2574D"/>
    <w:rsid w:val="00C373D4"/>
    <w:rsid w:val="00CA1E37"/>
    <w:rsid w:val="00F7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6C33C"/>
  <w15:chartTrackingRefBased/>
  <w15:docId w15:val="{CC59E9E0-B981-4D3B-AEF6-C37718468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3478B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478B0"/>
  </w:style>
  <w:style w:type="paragraph" w:styleId="Fuzeile">
    <w:name w:val="footer"/>
    <w:basedOn w:val="Standard"/>
    <w:link w:val="FuzeileZchn"/>
    <w:uiPriority w:val="99"/>
    <w:unhideWhenUsed/>
    <w:rsid w:val="003478B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478B0"/>
  </w:style>
  <w:style w:type="paragraph" w:styleId="StandardWeb">
    <w:name w:val="Normal (Web)"/>
    <w:basedOn w:val="Standard"/>
    <w:uiPriority w:val="99"/>
    <w:semiHidden/>
    <w:unhideWhenUsed/>
    <w:rsid w:val="00C2574D"/>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styleId="Listenabsatz">
    <w:name w:val="List Paragraph"/>
    <w:basedOn w:val="Standard"/>
    <w:uiPriority w:val="34"/>
    <w:qFormat/>
    <w:rsid w:val="007B38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1134288">
      <w:bodyDiv w:val="1"/>
      <w:marLeft w:val="0"/>
      <w:marRight w:val="0"/>
      <w:marTop w:val="0"/>
      <w:marBottom w:val="0"/>
      <w:divBdr>
        <w:top w:val="none" w:sz="0" w:space="0" w:color="auto"/>
        <w:left w:val="none" w:sz="0" w:space="0" w:color="auto"/>
        <w:bottom w:val="none" w:sz="0" w:space="0" w:color="auto"/>
        <w:right w:val="none" w:sz="0" w:space="0" w:color="auto"/>
      </w:divBdr>
      <w:divsChild>
        <w:div w:id="2122994114">
          <w:marLeft w:val="288"/>
          <w:marRight w:val="0"/>
          <w:marTop w:val="240"/>
          <w:marBottom w:val="0"/>
          <w:divBdr>
            <w:top w:val="none" w:sz="0" w:space="0" w:color="auto"/>
            <w:left w:val="none" w:sz="0" w:space="0" w:color="auto"/>
            <w:bottom w:val="none" w:sz="0" w:space="0" w:color="auto"/>
            <w:right w:val="none" w:sz="0" w:space="0" w:color="auto"/>
          </w:divBdr>
        </w:div>
      </w:divsChild>
    </w:div>
    <w:div w:id="815147193">
      <w:bodyDiv w:val="1"/>
      <w:marLeft w:val="0"/>
      <w:marRight w:val="0"/>
      <w:marTop w:val="0"/>
      <w:marBottom w:val="0"/>
      <w:divBdr>
        <w:top w:val="none" w:sz="0" w:space="0" w:color="auto"/>
        <w:left w:val="none" w:sz="0" w:space="0" w:color="auto"/>
        <w:bottom w:val="none" w:sz="0" w:space="0" w:color="auto"/>
        <w:right w:val="none" w:sz="0" w:space="0" w:color="auto"/>
      </w:divBdr>
    </w:div>
    <w:div w:id="888955078">
      <w:bodyDiv w:val="1"/>
      <w:marLeft w:val="0"/>
      <w:marRight w:val="0"/>
      <w:marTop w:val="0"/>
      <w:marBottom w:val="0"/>
      <w:divBdr>
        <w:top w:val="none" w:sz="0" w:space="0" w:color="auto"/>
        <w:left w:val="none" w:sz="0" w:space="0" w:color="auto"/>
        <w:bottom w:val="none" w:sz="0" w:space="0" w:color="auto"/>
        <w:right w:val="none" w:sz="0" w:space="0" w:color="auto"/>
      </w:divBdr>
    </w:div>
    <w:div w:id="1416244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0.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0.png"/><Relationship Id="rId3" Type="http://schemas.openxmlformats.org/officeDocument/2006/relationships/settings" Target="settings.xml"/><Relationship Id="rId21" Type="http://schemas.openxmlformats.org/officeDocument/2006/relationships/image" Target="media/image80.emf"/><Relationship Id="rId34" Type="http://schemas.openxmlformats.org/officeDocument/2006/relationships/image" Target="media/image15.emf"/><Relationship Id="rId42" Type="http://schemas.openxmlformats.org/officeDocument/2006/relationships/image" Target="media/image19.emf"/><Relationship Id="rId7" Type="http://schemas.openxmlformats.org/officeDocument/2006/relationships/image" Target="media/image1.emf"/><Relationship Id="rId12" Type="http://schemas.openxmlformats.org/officeDocument/2006/relationships/image" Target="media/image4.emf"/><Relationship Id="rId17" Type="http://schemas.openxmlformats.org/officeDocument/2006/relationships/image" Target="media/image60.emf"/><Relationship Id="rId25" Type="http://schemas.openxmlformats.org/officeDocument/2006/relationships/image" Target="media/image100.emf"/><Relationship Id="rId33" Type="http://schemas.openxmlformats.org/officeDocument/2006/relationships/image" Target="media/image140.emf"/><Relationship Id="rId38"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20.png"/><Relationship Id="rId41" Type="http://schemas.openxmlformats.org/officeDocument/2006/relationships/image" Target="media/image18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60.emf"/><Relationship Id="rId40" Type="http://schemas.openxmlformats.org/officeDocument/2006/relationships/image" Target="media/image18.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0.emf"/><Relationship Id="rId23" Type="http://schemas.openxmlformats.org/officeDocument/2006/relationships/image" Target="media/image90.emf"/><Relationship Id="rId28" Type="http://schemas.openxmlformats.org/officeDocument/2006/relationships/image" Target="media/image12.png"/><Relationship Id="rId36" Type="http://schemas.openxmlformats.org/officeDocument/2006/relationships/image" Target="media/image16.emf"/><Relationship Id="rId10" Type="http://schemas.openxmlformats.org/officeDocument/2006/relationships/image" Target="media/image20.emf"/><Relationship Id="rId19" Type="http://schemas.openxmlformats.org/officeDocument/2006/relationships/image" Target="media/image70.emf"/><Relationship Id="rId31" Type="http://schemas.openxmlformats.org/officeDocument/2006/relationships/image" Target="media/image130.emf"/><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media/image110.emf"/><Relationship Id="rId30" Type="http://schemas.openxmlformats.org/officeDocument/2006/relationships/image" Target="media/image13.emf"/><Relationship Id="rId35" Type="http://schemas.openxmlformats.org/officeDocument/2006/relationships/image" Target="media/image150.emf"/><Relationship Id="rId43" Type="http://schemas.openxmlformats.org/officeDocument/2006/relationships/image" Target="media/image190.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9A70C7B7</Template>
  <TotalTime>0</TotalTime>
  <Pages>10</Pages>
  <Words>213</Words>
  <Characters>1349</Characters>
  <Application>Microsoft Office Word</Application>
  <DocSecurity>4</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Bettina Most</dc:creator>
  <cp:keywords/>
  <dc:description/>
  <cp:lastModifiedBy>Esser, Susanne</cp:lastModifiedBy>
  <cp:revision>2</cp:revision>
  <dcterms:created xsi:type="dcterms:W3CDTF">2019-12-19T19:22:00Z</dcterms:created>
  <dcterms:modified xsi:type="dcterms:W3CDTF">2019-12-19T19:22:00Z</dcterms:modified>
</cp:coreProperties>
</file>