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2961EB" w14:textId="77777777" w:rsidR="007F4644" w:rsidRDefault="00E47B1E">
      <w:pPr>
        <w:rPr>
          <w:sz w:val="44"/>
        </w:rPr>
      </w:pPr>
      <w:r>
        <w:rPr>
          <w:noProof/>
          <w:sz w:val="44"/>
          <w:lang w:eastAsia="de-DE"/>
        </w:rPr>
        <w:pict w14:anchorId="49C867D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6" type="#_x0000_t75" style="position:absolute;margin-left:-7.65pt;margin-top:-34.6pt;width:277.35pt;height:610.7pt;z-index:251680768;mso-position-horizontal-relative:margin;mso-position-vertical-relative:margin">
            <v:imagedata r:id="rId8" o:title=""/>
            <w10:wrap type="square" anchorx="margin" anchory="margin"/>
          </v:shape>
          <o:OLEObject Type="Embed" ProgID="Visio.Drawing.11" ShapeID="_x0000_s1056" DrawAspect="Content" ObjectID="_1466568738" r:id="rId9"/>
        </w:pict>
      </w:r>
    </w:p>
    <w:p w14:paraId="4D9E2141" w14:textId="77777777" w:rsidR="007F18F7" w:rsidRDefault="007F4644">
      <w:pPr>
        <w:rPr>
          <w:sz w:val="44"/>
        </w:rPr>
        <w:sectPr w:rsidR="007F18F7" w:rsidSect="00A50E69">
          <w:pgSz w:w="11906" w:h="16838"/>
          <w:pgMar w:top="1417" w:right="1558" w:bottom="1134" w:left="1417" w:header="708" w:footer="708" w:gutter="0"/>
          <w:cols w:space="708"/>
          <w:docGrid w:linePitch="360"/>
        </w:sectPr>
      </w:pPr>
      <w:r>
        <w:rPr>
          <w:noProof/>
          <w:sz w:val="44"/>
          <w:lang w:eastAsia="de-DE"/>
        </w:rPr>
        <w:drawing>
          <wp:anchor distT="0" distB="0" distL="114300" distR="114300" simplePos="0" relativeHeight="251679744" behindDoc="0" locked="0" layoutInCell="1" allowOverlap="1" wp14:anchorId="284457B5" wp14:editId="60E581DC">
            <wp:simplePos x="0" y="0"/>
            <wp:positionH relativeFrom="column">
              <wp:posOffset>-2482578</wp:posOffset>
            </wp:positionH>
            <wp:positionV relativeFrom="paragraph">
              <wp:posOffset>2379912</wp:posOffset>
            </wp:positionV>
            <wp:extent cx="4206875" cy="315468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FG_Photos_Georges_France_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6875" cy="3154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4"/>
          <w:lang w:eastAsia="de-DE"/>
        </w:rPr>
        <w:drawing>
          <wp:anchor distT="0" distB="0" distL="114300" distR="114300" simplePos="0" relativeHeight="251678720" behindDoc="0" locked="0" layoutInCell="1" allowOverlap="1" wp14:anchorId="5FB3BD38" wp14:editId="0D6F078E">
            <wp:simplePos x="0" y="0"/>
            <wp:positionH relativeFrom="column">
              <wp:posOffset>661670</wp:posOffset>
            </wp:positionH>
            <wp:positionV relativeFrom="paragraph">
              <wp:posOffset>6533515</wp:posOffset>
            </wp:positionV>
            <wp:extent cx="1012190" cy="871855"/>
            <wp:effectExtent l="0" t="0" r="0" b="0"/>
            <wp:wrapNone/>
            <wp:docPr id="5" name="Grafik 5" descr="C:\Users\bial\AppData\Local\Microsoft\Windows\Temporary Internet Files\Content.IE5\ZAHHVO3Z\MC900434818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C:\Users\bial\AppData\Local\Microsoft\Windows\Temporary Internet Files\Content.IE5\ZAHHVO3Z\MC900434818[1]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12190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2D4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818FE0" wp14:editId="4079748B">
                <wp:simplePos x="0" y="0"/>
                <wp:positionH relativeFrom="column">
                  <wp:posOffset>-2270125</wp:posOffset>
                </wp:positionH>
                <wp:positionV relativeFrom="paragraph">
                  <wp:posOffset>5717540</wp:posOffset>
                </wp:positionV>
                <wp:extent cx="3754120" cy="974090"/>
                <wp:effectExtent l="10795" t="0" r="6985" b="7620"/>
                <wp:wrapNone/>
                <wp:docPr id="28" name="WordAr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754120" cy="97409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42CBA61" w14:textId="77777777" w:rsidR="007D2D44" w:rsidRDefault="007D2D44" w:rsidP="007D2D4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En route </w:t>
                            </w:r>
                            <w:proofErr w:type="spellStart"/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vers</w:t>
                            </w:r>
                            <w:proofErr w:type="spellEnd"/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St. Malo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18FE0" id="_x0000_t202" coordsize="21600,21600" o:spt="202" path="m,l,21600r21600,l21600,xe">
                <v:stroke joinstyle="miter"/>
                <v:path gradientshapeok="t" o:connecttype="rect"/>
              </v:shapetype>
              <v:shape id="WordArt 11" o:spid="_x0000_s1026" type="#_x0000_t202" style="position:absolute;margin-left:-178.75pt;margin-top:450.2pt;width:295.6pt;height:7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" filled="f" stroked="f">
                <o:lock v:ext="edit" shapetype="t"/>
                <v:textbox style="mso-fit-shape-to-text:t">
                  <w:txbxContent>
                    <w:p w14:paraId="242CBA61" w14:textId="77777777" w:rsidR="007D2D44" w:rsidRDefault="007D2D44" w:rsidP="007D2D44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:sz w:val="72"/>
                          <w:szCs w:val="7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En route </w:t>
                      </w:r>
                      <w:proofErr w:type="spellStart"/>
                      <w:r>
                        <w:rPr>
                          <w:rFonts w:ascii="Arial Black" w:hAnsi="Arial Black"/>
                          <w:color w:val="000000"/>
                          <w:sz w:val="72"/>
                          <w:szCs w:val="7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vers</w:t>
                      </w:r>
                      <w:proofErr w:type="spellEnd"/>
                      <w:r>
                        <w:rPr>
                          <w:rFonts w:ascii="Arial Black" w:hAnsi="Arial Black"/>
                          <w:color w:val="000000"/>
                          <w:sz w:val="72"/>
                          <w:szCs w:val="7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St. Malo</w:t>
                      </w:r>
                    </w:p>
                  </w:txbxContent>
                </v:textbox>
              </v:shape>
            </w:pict>
          </mc:Fallback>
        </mc:AlternateContent>
      </w:r>
      <w:r w:rsidR="007F18F7">
        <w:rPr>
          <w:sz w:val="44"/>
        </w:rPr>
        <w:br w:type="page"/>
      </w:r>
    </w:p>
    <w:p w14:paraId="466E8CE2" w14:textId="77777777" w:rsidR="002D4455" w:rsidRDefault="002D4455" w:rsidP="002D4455">
      <w:pPr>
        <w:pStyle w:val="berschrift1"/>
      </w:pPr>
      <w:r>
        <w:rPr>
          <w:sz w:val="44"/>
        </w:rPr>
        <w:lastRenderedPageBreak/>
        <w:sym w:font="Webdings" w:char="F05E"/>
      </w:r>
      <w:r>
        <w:rPr>
          <w:sz w:val="44"/>
        </w:rPr>
        <w:t xml:space="preserve"> </w:t>
      </w:r>
      <w:proofErr w:type="spellStart"/>
      <w:r>
        <w:t>Médiation</w:t>
      </w:r>
      <w:proofErr w:type="spellEnd"/>
      <w:r>
        <w:t xml:space="preserve"> </w:t>
      </w:r>
    </w:p>
    <w:p w14:paraId="1A1FA4E1" w14:textId="77777777" w:rsidR="00E211D5" w:rsidRPr="00BA4EF2" w:rsidRDefault="00BA4EF2" w:rsidP="002D4455">
      <w:pPr>
        <w:pStyle w:val="Untertitel"/>
      </w:pPr>
      <w:proofErr w:type="spellStart"/>
      <w:r w:rsidRPr="00BA4EF2">
        <w:t>Production</w:t>
      </w:r>
      <w:proofErr w:type="spellEnd"/>
      <w:r w:rsidRPr="00BA4EF2">
        <w:t xml:space="preserve"> de </w:t>
      </w:r>
      <w:proofErr w:type="spellStart"/>
      <w:r w:rsidRPr="00BA4EF2">
        <w:t>l‘oral</w:t>
      </w:r>
      <w:proofErr w:type="spellEnd"/>
      <w:r w:rsidR="002D4455" w:rsidRPr="00BA4EF2">
        <w:t xml:space="preserve"> </w:t>
      </w:r>
    </w:p>
    <w:p w14:paraId="4B04F8FF" w14:textId="77777777" w:rsidR="00E211D5" w:rsidRPr="00BA4EF2" w:rsidRDefault="00E211D5" w:rsidP="00E211D5">
      <w:pPr>
        <w:rPr>
          <w:b/>
          <w:sz w:val="32"/>
        </w:rPr>
      </w:pPr>
    </w:p>
    <w:p w14:paraId="18D11D64" w14:textId="77777777" w:rsidR="00E211D5" w:rsidRDefault="00BA4EF2" w:rsidP="00E211D5">
      <w:pPr>
        <w:rPr>
          <w:szCs w:val="24"/>
        </w:rPr>
      </w:pPr>
      <w:r>
        <w:rPr>
          <w:szCs w:val="24"/>
        </w:rPr>
        <w:t>Bei Ihrer Ankunft in S</w:t>
      </w:r>
      <w:r w:rsidRPr="00BA4EF2">
        <w:rPr>
          <w:szCs w:val="24"/>
          <w:vertAlign w:val="superscript"/>
        </w:rPr>
        <w:t>t</w:t>
      </w:r>
      <w:r>
        <w:rPr>
          <w:szCs w:val="24"/>
        </w:rPr>
        <w:t xml:space="preserve"> Malo fahren Sie zum Campingplatz, wo Sie ein Mobilheim gemietet haben</w:t>
      </w:r>
      <w:r w:rsidR="00634B63">
        <w:rPr>
          <w:szCs w:val="24"/>
        </w:rPr>
        <w:t>.</w:t>
      </w:r>
      <w:r w:rsidR="004C5FB1">
        <w:rPr>
          <w:szCs w:val="24"/>
        </w:rPr>
        <w:t xml:space="preserve"> </w:t>
      </w:r>
      <w:r w:rsidR="00634B63">
        <w:rPr>
          <w:szCs w:val="24"/>
        </w:rPr>
        <w:t xml:space="preserve">Sie </w:t>
      </w:r>
      <w:r>
        <w:rPr>
          <w:szCs w:val="24"/>
        </w:rPr>
        <w:t xml:space="preserve">melden sich nun am </w:t>
      </w:r>
      <w:proofErr w:type="spellStart"/>
      <w:r w:rsidRPr="00BA4EF2">
        <w:rPr>
          <w:i/>
          <w:szCs w:val="24"/>
        </w:rPr>
        <w:t>accueil</w:t>
      </w:r>
      <w:proofErr w:type="spellEnd"/>
      <w:r>
        <w:rPr>
          <w:szCs w:val="24"/>
        </w:rPr>
        <w:t xml:space="preserve">  an.</w:t>
      </w:r>
      <w:r w:rsidR="006526D6">
        <w:rPr>
          <w:szCs w:val="24"/>
        </w:rPr>
        <w:t xml:space="preserve"> </w:t>
      </w:r>
      <w:r w:rsidR="00BE2AAA">
        <w:rPr>
          <w:szCs w:val="24"/>
        </w:rPr>
        <w:t>Sie übernehmen die</w:t>
      </w:r>
      <w:r w:rsidR="004C5FB1">
        <w:rPr>
          <w:szCs w:val="24"/>
        </w:rPr>
        <w:t xml:space="preserve"> </w:t>
      </w:r>
      <w:proofErr w:type="spellStart"/>
      <w:r w:rsidR="004C5FB1">
        <w:rPr>
          <w:szCs w:val="24"/>
        </w:rPr>
        <w:t>Mittlerolle</w:t>
      </w:r>
      <w:proofErr w:type="spellEnd"/>
      <w:r w:rsidR="004C5FB1">
        <w:rPr>
          <w:szCs w:val="24"/>
        </w:rPr>
        <w:t xml:space="preserve"> zwischen Ihre</w:t>
      </w:r>
      <w:r w:rsidR="00506114">
        <w:rPr>
          <w:szCs w:val="24"/>
        </w:rPr>
        <w:t>n</w:t>
      </w:r>
      <w:r w:rsidR="00634B63">
        <w:rPr>
          <w:szCs w:val="24"/>
        </w:rPr>
        <w:t xml:space="preserve"> Mitreisenden und dem/der </w:t>
      </w:r>
      <w:proofErr w:type="spellStart"/>
      <w:r w:rsidR="00634B63" w:rsidRPr="00634B63">
        <w:rPr>
          <w:i/>
          <w:szCs w:val="24"/>
        </w:rPr>
        <w:t>réceptionniste</w:t>
      </w:r>
      <w:proofErr w:type="spellEnd"/>
      <w:r w:rsidR="004C5FB1">
        <w:rPr>
          <w:szCs w:val="24"/>
        </w:rPr>
        <w:t>.</w:t>
      </w:r>
    </w:p>
    <w:p w14:paraId="29613522" w14:textId="77777777" w:rsidR="00D772E2" w:rsidRDefault="00D772E2" w:rsidP="00E211D5">
      <w:pPr>
        <w:rPr>
          <w:szCs w:val="24"/>
        </w:rPr>
      </w:pPr>
    </w:p>
    <w:p w14:paraId="11402ED9" w14:textId="77777777" w:rsidR="00E211D5" w:rsidRPr="00E211D5" w:rsidRDefault="00D772E2" w:rsidP="00E211D5">
      <w:pPr>
        <w:rPr>
          <w:szCs w:val="24"/>
        </w:rPr>
      </w:pPr>
      <w:r>
        <w:rPr>
          <w:szCs w:val="24"/>
        </w:rPr>
        <w:t xml:space="preserve">1. </w:t>
      </w:r>
    </w:p>
    <w:p w14:paraId="6651F7F9" w14:textId="77777777" w:rsidR="004C5FB1" w:rsidRDefault="00D53277" w:rsidP="00BA4EF2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>Ziehen Sie</w:t>
      </w:r>
      <w:r w:rsidR="00E03D0A">
        <w:t xml:space="preserve"> abwechselnd</w:t>
      </w:r>
      <w:r>
        <w:t xml:space="preserve"> eine Karte</w:t>
      </w:r>
      <w:r w:rsidR="003D7BD2">
        <w:t xml:space="preserve"> (</w:t>
      </w:r>
      <w:proofErr w:type="spellStart"/>
      <w:r w:rsidR="003D7BD2" w:rsidRPr="00AD47DF">
        <w:rPr>
          <w:i/>
        </w:rPr>
        <w:t>Mat</w:t>
      </w:r>
      <w:r w:rsidR="00AD47DF" w:rsidRPr="00AD47DF">
        <w:rPr>
          <w:i/>
        </w:rPr>
        <w:t>é</w:t>
      </w:r>
      <w:r w:rsidR="003D7BD2" w:rsidRPr="00AD47DF">
        <w:rPr>
          <w:i/>
        </w:rPr>
        <w:t>riel</w:t>
      </w:r>
      <w:proofErr w:type="spellEnd"/>
      <w:r w:rsidR="003D7BD2" w:rsidRPr="00AD47DF">
        <w:rPr>
          <w:i/>
        </w:rPr>
        <w:t xml:space="preserve"> 1 + 2</w:t>
      </w:r>
      <w:r w:rsidR="003D7BD2">
        <w:t>)</w:t>
      </w:r>
      <w:r>
        <w:t>.</w:t>
      </w:r>
    </w:p>
    <w:p w14:paraId="71A2EDAF" w14:textId="77777777" w:rsidR="00B675D2" w:rsidRDefault="00B675D2" w:rsidP="00BA4EF2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Lesen Sie die Karte vor. Ihr/e Partner/in muss aufmerksam zuhören, um die Mittlerrolle zu </w:t>
      </w:r>
      <w:r>
        <w:tab/>
        <w:t>übernehmen.</w:t>
      </w:r>
    </w:p>
    <w:p w14:paraId="128557CD" w14:textId="77777777" w:rsidR="00E211D5" w:rsidRDefault="00B675D2" w:rsidP="00BA4EF2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Sprachmittler/in: </w:t>
      </w:r>
      <w:r w:rsidR="00D53277">
        <w:t>Fassen Sie die Inhalte im Französischen bzw. im Deutschen zusammen</w:t>
      </w:r>
      <w:r w:rsidR="006526D6">
        <w:t>.</w:t>
      </w:r>
      <w:r w:rsidR="00D53277">
        <w:t xml:space="preserve"> </w:t>
      </w:r>
      <w:r>
        <w:tab/>
      </w:r>
      <w:r w:rsidR="00D53277">
        <w:t xml:space="preserve">Dabei richten Sie sich stets an Ihre Mitreisenden, die kein Französisch sprechen bzw. an </w:t>
      </w:r>
      <w:r>
        <w:tab/>
      </w:r>
      <w:r w:rsidR="00D53277">
        <w:t>den</w:t>
      </w:r>
      <w:r w:rsidR="00D772E2">
        <w:t>/die</w:t>
      </w:r>
      <w:r w:rsidR="00D53277">
        <w:t xml:space="preserve"> französischsprachige</w:t>
      </w:r>
      <w:r w:rsidR="00D772E2">
        <w:t xml:space="preserve"> </w:t>
      </w:r>
      <w:proofErr w:type="spellStart"/>
      <w:r w:rsidR="00D53277" w:rsidRPr="00D53277">
        <w:rPr>
          <w:i/>
        </w:rPr>
        <w:t>réceptionniste</w:t>
      </w:r>
      <w:proofErr w:type="spellEnd"/>
      <w:r w:rsidR="00D53277">
        <w:t xml:space="preserve">. Es geht nicht um eine wortgetreue </w:t>
      </w:r>
      <w:r>
        <w:tab/>
      </w:r>
      <w:r w:rsidR="00D53277">
        <w:t xml:space="preserve">Übersetzung. Gehen Sie mit </w:t>
      </w:r>
      <w:r w:rsidR="00E03D0A">
        <w:t>unbekanntem Vokabular „kreativ“ um.</w:t>
      </w:r>
    </w:p>
    <w:p w14:paraId="20860574" w14:textId="77777777" w:rsidR="002D4455" w:rsidRPr="00E211D5" w:rsidRDefault="00E03D0A" w:rsidP="002D4455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Mit Hilfe der Rückseite können ihre Partner überprüfen, ob Sie die wesentlichen </w:t>
      </w:r>
      <w:r>
        <w:tab/>
        <w:t xml:space="preserve">Informationen vermittelt haben. </w:t>
      </w:r>
    </w:p>
    <w:p w14:paraId="508BEC89" w14:textId="77777777" w:rsidR="006526D6" w:rsidRDefault="006526D6"/>
    <w:p w14:paraId="22FE22DB" w14:textId="77777777" w:rsidR="00D772E2" w:rsidRDefault="00D772E2">
      <w:r>
        <w:t xml:space="preserve">2. </w:t>
      </w:r>
    </w:p>
    <w:p w14:paraId="0A8BF24B" w14:textId="77777777" w:rsidR="00D53277" w:rsidRDefault="00D53277" w:rsidP="00D53277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Überlegen Sie </w:t>
      </w:r>
      <w:r w:rsidR="00D772E2">
        <w:t>anschließend</w:t>
      </w:r>
      <w:r>
        <w:t xml:space="preserve">, wie Sie mit Begriffen umgehen, deren zielsprachige oder </w:t>
      </w:r>
      <w:r>
        <w:tab/>
        <w:t>deutschsprachige Entsprechung Ihnen nicht bekannt oder nicht direkt übertragbar ist.</w:t>
      </w:r>
      <w:r w:rsidR="00D772E2">
        <w:t xml:space="preserve"> </w:t>
      </w:r>
      <w:r w:rsidR="00D772E2">
        <w:tab/>
        <w:t>Notieren Sie Ihre Strategien.</w:t>
      </w:r>
    </w:p>
    <w:p w14:paraId="35DAECB5" w14:textId="77777777" w:rsidR="00B74EDF" w:rsidRDefault="00B74EDF" w:rsidP="00D53277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Führen Sie diejenigen Begrifflichkeiten aus den Sprachmittlungssituationen zusammen, die </w:t>
      </w:r>
      <w:r w:rsidR="00A50E69">
        <w:tab/>
      </w:r>
      <w:r>
        <w:t>k</w:t>
      </w:r>
      <w:r w:rsidR="00A50E69">
        <w:t>ulturell besetzt sind und nicht unbedingt eine deutsche Entsprechung haben.</w:t>
      </w:r>
    </w:p>
    <w:p w14:paraId="2AB79DD8" w14:textId="77777777" w:rsidR="004C5FB1" w:rsidRDefault="004C5FB1"/>
    <w:p w14:paraId="612F22E3" w14:textId="77777777" w:rsidR="004C5FB1" w:rsidRDefault="00D772E2">
      <w:r>
        <w:t xml:space="preserve">3. </w:t>
      </w:r>
    </w:p>
    <w:p w14:paraId="685A39E0" w14:textId="77777777" w:rsidR="00D772E2" w:rsidRDefault="00D772E2" w:rsidP="00D772E2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Bei der Sprachmittlung vom Deutschen ins Französisch sollten gewisse Höflichkeitsformen </w:t>
      </w:r>
      <w:r>
        <w:tab/>
        <w:t xml:space="preserve">beachtet werden. Notieren Sie mit Hilfe der Tabelle </w:t>
      </w:r>
      <w:r w:rsidR="007D7CB3" w:rsidRPr="003D7BD2">
        <w:t>(</w:t>
      </w:r>
      <w:proofErr w:type="spellStart"/>
      <w:r w:rsidR="003D7BD2" w:rsidRPr="00AD47DF">
        <w:rPr>
          <w:i/>
        </w:rPr>
        <w:t>Matériel</w:t>
      </w:r>
      <w:proofErr w:type="spellEnd"/>
      <w:r w:rsidR="003D7BD2" w:rsidRPr="00AD47DF">
        <w:rPr>
          <w:i/>
        </w:rPr>
        <w:t xml:space="preserve"> 3</w:t>
      </w:r>
      <w:r w:rsidR="007D7CB3" w:rsidRPr="003D7BD2">
        <w:t>)</w:t>
      </w:r>
      <w:r w:rsidR="007D7CB3">
        <w:t xml:space="preserve"> </w:t>
      </w:r>
      <w:r>
        <w:t xml:space="preserve">französische </w:t>
      </w:r>
      <w:r w:rsidR="003D7BD2">
        <w:tab/>
      </w:r>
      <w:r>
        <w:t>Redewendungen, die in Sprachmittlungssituationen hilfreich sein können.</w:t>
      </w:r>
    </w:p>
    <w:p w14:paraId="686B374A" w14:textId="77777777" w:rsidR="00E03D0A" w:rsidRDefault="000329F5">
      <w:r>
        <w:t xml:space="preserve"> </w:t>
      </w:r>
      <w:r w:rsidR="00A93983">
        <w:t xml:space="preserve"> </w:t>
      </w:r>
    </w:p>
    <w:p w14:paraId="743507D1" w14:textId="77777777" w:rsidR="00D772E2" w:rsidRDefault="00D772E2">
      <w:r>
        <w:t xml:space="preserve">4. </w:t>
      </w:r>
    </w:p>
    <w:p w14:paraId="3179D962" w14:textId="77777777" w:rsidR="007D7CB3" w:rsidRDefault="00D772E2" w:rsidP="007D7CB3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>
        <w:t xml:space="preserve">Wiederholen Sie die </w:t>
      </w:r>
      <w:r w:rsidR="003D7BD2">
        <w:t>Sprachmittlungssituationen</w:t>
      </w:r>
      <w:r>
        <w:t xml:space="preserve"> und verwenden Sie dieses Mal bewusst </w:t>
      </w:r>
      <w:r w:rsidR="003D7BD2">
        <w:tab/>
      </w:r>
      <w:r>
        <w:t>passende Höflichkeitsfloskeln.</w:t>
      </w:r>
    </w:p>
    <w:p w14:paraId="2A955334" w14:textId="77777777" w:rsidR="007D7CB3" w:rsidRDefault="007D7CB3"/>
    <w:p w14:paraId="3DA5BA1F" w14:textId="77777777" w:rsidR="007D7CB3" w:rsidRDefault="007D7CB3"/>
    <w:p w14:paraId="19E21500" w14:textId="77777777" w:rsidR="003D7BD2" w:rsidRDefault="003D7BD2">
      <w:pPr>
        <w:sectPr w:rsidR="003D7BD2" w:rsidSect="007F18F7">
          <w:headerReference w:type="default" r:id="rId12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114C5D65" w14:textId="77777777" w:rsidR="007D7CB3" w:rsidRDefault="007D7CB3"/>
    <w:p w14:paraId="39A7AE9A" w14:textId="77777777" w:rsidR="00E03D0A" w:rsidRDefault="00E03D0A">
      <w:r>
        <w:br w:type="page"/>
      </w:r>
    </w:p>
    <w:p w14:paraId="70E22BA6" w14:textId="77777777" w:rsidR="00A93983" w:rsidRDefault="007D2D44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78CF31" wp14:editId="4BB14458">
                <wp:simplePos x="0" y="0"/>
                <wp:positionH relativeFrom="column">
                  <wp:posOffset>210185</wp:posOffset>
                </wp:positionH>
                <wp:positionV relativeFrom="paragraph">
                  <wp:posOffset>459105</wp:posOffset>
                </wp:positionV>
                <wp:extent cx="939165" cy="421640"/>
                <wp:effectExtent l="5715" t="8255" r="7620" b="825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21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9DB4D1" w14:textId="77777777" w:rsidR="001372F8" w:rsidRDefault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299200D" wp14:editId="076F6692">
                                  <wp:extent cx="312420" cy="295379"/>
                                  <wp:effectExtent l="0" t="0" r="0" b="0"/>
                                  <wp:docPr id="8" name="Grafik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7BEAC54" wp14:editId="48E602AF">
                                  <wp:extent cx="198120" cy="144780"/>
                                  <wp:effectExtent l="0" t="0" r="0" b="0"/>
                                  <wp:docPr id="10" name="Grafik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B01CA31" wp14:editId="4EB692BD">
                                  <wp:extent cx="205740" cy="236220"/>
                                  <wp:effectExtent l="0" t="0" r="0" b="0"/>
                                  <wp:docPr id="9" name="Grafik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0E78CF31" id="Textfeld 2" o:spid="_x0000_s1027" type="#_x0000_t202" style="position:absolute;margin-left:16.55pt;margin-top:36.15pt;width:73.95pt;height:33.2pt;z-index:2516910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" strokecolor="white [3212]">
                <v:textbox style="mso-fit-shape-to-text:t">
                  <w:txbxContent>
                    <w:p w14:paraId="559DB4D1" w14:textId="77777777" w:rsidR="001372F8" w:rsidRDefault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299200D" wp14:editId="076F6692">
                            <wp:extent cx="312420" cy="295379"/>
                            <wp:effectExtent l="0" t="0" r="0" b="0"/>
                            <wp:docPr id="8" name="Grafik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7BEAC54" wp14:editId="48E602AF">
                            <wp:extent cx="198120" cy="144780"/>
                            <wp:effectExtent l="0" t="0" r="0" b="0"/>
                            <wp:docPr id="10" name="Grafik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B01CA31" wp14:editId="4EB692BD">
                            <wp:extent cx="205740" cy="236220"/>
                            <wp:effectExtent l="0" t="0" r="0" b="0"/>
                            <wp:docPr id="9" name="Grafik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6" w:dyaOrig="3476" w14:anchorId="6A97D0FD">
          <v:shape id="_x0000_i1027" type="#_x0000_t75" style="width:452.8pt;height:150pt" o:ole="">
            <v:imagedata r:id="rId19" o:title=""/>
          </v:shape>
          <o:OLEObject Type="Embed" ProgID="Visio.Drawing.11" ShapeID="_x0000_i1027" DrawAspect="Content" ObjectID="_1466568700" r:id="rId20"/>
        </w:object>
      </w:r>
    </w:p>
    <w:p w14:paraId="2FB17A1D" w14:textId="77777777" w:rsidR="00A93983" w:rsidRDefault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46A67949" w14:textId="77777777" w:rsidR="00A93983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D395EC3" wp14:editId="7CF54B68">
                <wp:simplePos x="0" y="0"/>
                <wp:positionH relativeFrom="column">
                  <wp:posOffset>215265</wp:posOffset>
                </wp:positionH>
                <wp:positionV relativeFrom="paragraph">
                  <wp:posOffset>461645</wp:posOffset>
                </wp:positionV>
                <wp:extent cx="939165" cy="374015"/>
                <wp:effectExtent l="10160" t="11430" r="12700" b="5080"/>
                <wp:wrapNone/>
                <wp:docPr id="26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374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561572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D284DCD" wp14:editId="1E3D95F4">
                                  <wp:extent cx="312420" cy="295379"/>
                                  <wp:effectExtent l="0" t="0" r="0" b="0"/>
                                  <wp:docPr id="20" name="Grafik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BAE7B5F" wp14:editId="2FBFBB29">
                                  <wp:extent cx="198120" cy="144780"/>
                                  <wp:effectExtent l="0" t="0" r="0" b="0"/>
                                  <wp:docPr id="21" name="Grafik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97BF0F4" wp14:editId="52D7B168">
                                  <wp:extent cx="205740" cy="236220"/>
                                  <wp:effectExtent l="0" t="0" r="0" b="0"/>
                                  <wp:docPr id="22" name="Grafik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D395EC3" id="Text Box 58" o:spid="_x0000_s1028" type="#_x0000_t202" style="position:absolute;margin-left:16.95pt;margin-top:36.35pt;width:73.95pt;height:29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" strokecolor="white [3212]">
                <v:textbox>
                  <w:txbxContent>
                    <w:p w14:paraId="7F561572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D284DCD" wp14:editId="1E3D95F4">
                            <wp:extent cx="312420" cy="295379"/>
                            <wp:effectExtent l="0" t="0" r="0" b="0"/>
                            <wp:docPr id="20" name="Grafik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BAE7B5F" wp14:editId="2FBFBB29">
                            <wp:extent cx="198120" cy="144780"/>
                            <wp:effectExtent l="0" t="0" r="0" b="0"/>
                            <wp:docPr id="21" name="Grafik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97BF0F4" wp14:editId="52D7B168">
                            <wp:extent cx="205740" cy="236220"/>
                            <wp:effectExtent l="0" t="0" r="0" b="0"/>
                            <wp:docPr id="22" name="Grafik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695ADC8D">
          <v:shape id="_x0000_i1028" type="#_x0000_t75" style="width:452.75pt;height:149.95pt" o:ole="">
            <v:imagedata r:id="rId21" o:title=""/>
          </v:shape>
          <o:OLEObject Type="Embed" ProgID="Visio.Drawing.11" ShapeID="_x0000_i1028" DrawAspect="Content" ObjectID="_1466568701" r:id="rId22"/>
        </w:object>
      </w:r>
    </w:p>
    <w:p w14:paraId="7B87BBAF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2138246F" w14:textId="77777777" w:rsidR="00A93983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39B2332" wp14:editId="71A1F9DF">
                <wp:simplePos x="0" y="0"/>
                <wp:positionH relativeFrom="column">
                  <wp:posOffset>334645</wp:posOffset>
                </wp:positionH>
                <wp:positionV relativeFrom="paragraph">
                  <wp:posOffset>465455</wp:posOffset>
                </wp:positionV>
                <wp:extent cx="939165" cy="421640"/>
                <wp:effectExtent l="6985" t="6350" r="6350" b="10160"/>
                <wp:wrapNone/>
                <wp:docPr id="25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21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F7A339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0BEDB50" wp14:editId="74F05424">
                                  <wp:extent cx="312420" cy="295379"/>
                                  <wp:effectExtent l="0" t="0" r="0" b="0"/>
                                  <wp:docPr id="29" name="Grafik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2D8DF3D" wp14:editId="14F9123C">
                                  <wp:extent cx="198120" cy="144780"/>
                                  <wp:effectExtent l="0" t="0" r="0" b="0"/>
                                  <wp:docPr id="30" name="Grafik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23D50EE" wp14:editId="755678B9">
                                  <wp:extent cx="205740" cy="236220"/>
                                  <wp:effectExtent l="0" t="0" r="0" b="0"/>
                                  <wp:docPr id="31" name="Grafik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039B2332" id="Text Box 59" o:spid="_x0000_s1029" type="#_x0000_t202" style="position:absolute;margin-left:26.35pt;margin-top:36.65pt;width:73.95pt;height:33.2pt;z-index:2516930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" strokecolor="white [3212]">
                <v:textbox style="mso-fit-shape-to-text:t">
                  <w:txbxContent>
                    <w:p w14:paraId="1BF7A339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0BEDB50" wp14:editId="74F05424">
                            <wp:extent cx="312420" cy="295379"/>
                            <wp:effectExtent l="0" t="0" r="0" b="0"/>
                            <wp:docPr id="29" name="Grafik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2D8DF3D" wp14:editId="14F9123C">
                            <wp:extent cx="198120" cy="144780"/>
                            <wp:effectExtent l="0" t="0" r="0" b="0"/>
                            <wp:docPr id="30" name="Grafik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23D50EE" wp14:editId="755678B9">
                            <wp:extent cx="205740" cy="236220"/>
                            <wp:effectExtent l="0" t="0" r="0" b="0"/>
                            <wp:docPr id="31" name="Grafik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47B1E">
        <w:object w:dxaOrig="10505" w:dyaOrig="3475" w14:anchorId="0427E901">
          <v:shape id="_x0000_i1072" type="#_x0000_t75" style="width:452.75pt;height:149.95pt" o:ole="">
            <v:imagedata r:id="rId23" o:title=""/>
          </v:shape>
          <o:OLEObject Type="Embed" ProgID="Visio.Drawing.11" ShapeID="_x0000_i1072" DrawAspect="Content" ObjectID="_1466568702" r:id="rId24"/>
        </w:object>
      </w:r>
      <w:bookmarkStart w:id="0" w:name="_GoBack"/>
      <w:bookmarkEnd w:id="0"/>
    </w:p>
    <w:p w14:paraId="01DA738B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48F5E55" w14:textId="77777777" w:rsidR="00CB7AB9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A228CC7" wp14:editId="6A7F77B8">
                <wp:simplePos x="0" y="0"/>
                <wp:positionH relativeFrom="column">
                  <wp:posOffset>344805</wp:posOffset>
                </wp:positionH>
                <wp:positionV relativeFrom="paragraph">
                  <wp:posOffset>454025</wp:posOffset>
                </wp:positionV>
                <wp:extent cx="939165" cy="411480"/>
                <wp:effectExtent l="6350" t="8255" r="6985" b="8890"/>
                <wp:wrapNone/>
                <wp:docPr id="24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11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AAD0E0" w14:textId="77777777" w:rsidR="00E50201" w:rsidRDefault="00E50201" w:rsidP="00E50201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5CF01DC" wp14:editId="31872A6B">
                                  <wp:extent cx="312420" cy="295379"/>
                                  <wp:effectExtent l="0" t="0" r="0" b="0"/>
                                  <wp:docPr id="620" name="Grafik 6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9730804" wp14:editId="3D073D52">
                                  <wp:extent cx="198120" cy="144780"/>
                                  <wp:effectExtent l="0" t="0" r="0" b="0"/>
                                  <wp:docPr id="621" name="Grafik 6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9C851A6" wp14:editId="74F1257E">
                                  <wp:extent cx="205740" cy="236220"/>
                                  <wp:effectExtent l="0" t="0" r="0" b="0"/>
                                  <wp:docPr id="622" name="Grafik 6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A228CC7" id="Text Box 71" o:spid="_x0000_s1030" type="#_x0000_t202" style="position:absolute;margin-left:27.15pt;margin-top:35.75pt;width:73.95pt;height:32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" strokecolor="white [3212]">
                <v:textbox>
                  <w:txbxContent>
                    <w:p w14:paraId="02AAD0E0" w14:textId="77777777" w:rsidR="00E50201" w:rsidRDefault="00E50201" w:rsidP="00E50201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5CF01DC" wp14:editId="31872A6B">
                            <wp:extent cx="312420" cy="295379"/>
                            <wp:effectExtent l="0" t="0" r="0" b="0"/>
                            <wp:docPr id="620" name="Grafik 6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9730804" wp14:editId="3D073D52">
                            <wp:extent cx="198120" cy="144780"/>
                            <wp:effectExtent l="0" t="0" r="0" b="0"/>
                            <wp:docPr id="621" name="Grafik 6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9C851A6" wp14:editId="74F1257E">
                            <wp:extent cx="205740" cy="236220"/>
                            <wp:effectExtent l="0" t="0" r="0" b="0"/>
                            <wp:docPr id="622" name="Grafik 6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3720CE59">
          <v:shape id="_x0000_i1030" type="#_x0000_t75" style="width:452.75pt;height:149.95pt" o:ole="">
            <v:imagedata r:id="rId25" o:title=""/>
          </v:shape>
          <o:OLEObject Type="Embed" ProgID="Visio.Drawing.11" ShapeID="_x0000_i1030" DrawAspect="Content" ObjectID="_1466568703" r:id="rId26"/>
        </w:object>
      </w:r>
    </w:p>
    <w:p w14:paraId="7B22BD9E" w14:textId="77777777" w:rsidR="00634B63" w:rsidRDefault="00634B63">
      <w:r>
        <w:object w:dxaOrig="10505" w:dyaOrig="3475" w14:anchorId="0098F385">
          <v:shape id="_x0000_i1031" type="#_x0000_t75" style="width:452.75pt;height:149.95pt" o:ole="">
            <v:imagedata r:id="rId27" o:title=""/>
          </v:shape>
          <o:OLEObject Type="Embed" ProgID="Visio.Drawing.11" ShapeID="_x0000_i1031" DrawAspect="Content" ObjectID="_1466568704" r:id="rId28"/>
        </w:object>
      </w:r>
    </w:p>
    <w:p w14:paraId="7ED145F7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D760067" w14:textId="77777777" w:rsidR="00634B63" w:rsidRDefault="00777595">
      <w:r>
        <w:object w:dxaOrig="10505" w:dyaOrig="3475" w14:anchorId="06C2D7DD">
          <v:shape id="_x0000_i1032" type="#_x0000_t75" style="width:452.75pt;height:149.95pt" o:ole="">
            <v:imagedata r:id="rId29" o:title=""/>
          </v:shape>
          <o:OLEObject Type="Embed" ProgID="Visio.Drawing.11" ShapeID="_x0000_i1032" DrawAspect="Content" ObjectID="_1466568705" r:id="rId30"/>
        </w:object>
      </w:r>
    </w:p>
    <w:p w14:paraId="72FA4A01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06F5F95C" w14:textId="77777777" w:rsidR="00CB7AB9" w:rsidRDefault="00777595">
      <w:r>
        <w:object w:dxaOrig="10505" w:dyaOrig="3475" w14:anchorId="7BDFE2A5">
          <v:shape id="_x0000_i1033" type="#_x0000_t75" style="width:452.75pt;height:149.95pt" o:ole="">
            <v:imagedata r:id="rId31" o:title=""/>
          </v:shape>
          <o:OLEObject Type="Embed" ProgID="Visio.Drawing.11" ShapeID="_x0000_i1033" DrawAspect="Content" ObjectID="_1466568706" r:id="rId32"/>
        </w:object>
      </w:r>
    </w:p>
    <w:p w14:paraId="256BEE9A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8AD5BEB" w14:textId="77777777" w:rsidR="00A93983" w:rsidRDefault="00777595">
      <w:r>
        <w:object w:dxaOrig="10505" w:dyaOrig="3475" w14:anchorId="5706C379">
          <v:shape id="_x0000_i1034" type="#_x0000_t75" style="width:452.75pt;height:149.95pt" o:ole="">
            <v:imagedata r:id="rId33" o:title=""/>
          </v:shape>
          <o:OLEObject Type="Embed" ProgID="Visio.Drawing.11" ShapeID="_x0000_i1034" DrawAspect="Content" ObjectID="_1466568707" r:id="rId34"/>
        </w:object>
      </w:r>
    </w:p>
    <w:p w14:paraId="6DAC1545" w14:textId="77777777" w:rsidR="00CB6F64" w:rsidRDefault="007D2D44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985CE00" wp14:editId="5D3CB60E">
                <wp:simplePos x="0" y="0"/>
                <wp:positionH relativeFrom="column">
                  <wp:posOffset>224790</wp:posOffset>
                </wp:positionH>
                <wp:positionV relativeFrom="paragraph">
                  <wp:posOffset>522605</wp:posOffset>
                </wp:positionV>
                <wp:extent cx="939165" cy="421640"/>
                <wp:effectExtent l="6350" t="11430" r="6985" b="5080"/>
                <wp:wrapNone/>
                <wp:docPr id="23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21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1AF3E2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2384AF5" wp14:editId="24A08055">
                                  <wp:extent cx="312420" cy="295379"/>
                                  <wp:effectExtent l="0" t="0" r="0" b="0"/>
                                  <wp:docPr id="328" name="Grafik 3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C6802DD" wp14:editId="7D42A4C9">
                                  <wp:extent cx="198120" cy="144780"/>
                                  <wp:effectExtent l="0" t="0" r="0" b="0"/>
                                  <wp:docPr id="329" name="Grafik 3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0B89E52" wp14:editId="459E6776">
                                  <wp:extent cx="205740" cy="236220"/>
                                  <wp:effectExtent l="0" t="0" r="0" b="0"/>
                                  <wp:docPr id="330" name="Grafik 3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3985CE00" id="Text Box 62" o:spid="_x0000_s1031" type="#_x0000_t202" style="position:absolute;margin-left:17.7pt;margin-top:41.15pt;width:73.95pt;height:33.2pt;z-index:2516951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" strokecolor="white [3212]">
                <v:textbox style="mso-fit-shape-to-text:t">
                  <w:txbxContent>
                    <w:p w14:paraId="3B1AF3E2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2384AF5" wp14:editId="24A08055">
                            <wp:extent cx="312420" cy="295379"/>
                            <wp:effectExtent l="0" t="0" r="0" b="0"/>
                            <wp:docPr id="328" name="Grafik 3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C6802DD" wp14:editId="7D42A4C9">
                            <wp:extent cx="198120" cy="144780"/>
                            <wp:effectExtent l="0" t="0" r="0" b="0"/>
                            <wp:docPr id="329" name="Grafik 3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0B89E52" wp14:editId="459E6776">
                            <wp:extent cx="205740" cy="236220"/>
                            <wp:effectExtent l="0" t="0" r="0" b="0"/>
                            <wp:docPr id="330" name="Grafik 3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7D21320A">
          <v:shape id="_x0000_i1035" type="#_x0000_t75" style="width:452.75pt;height:149.95pt" o:ole="">
            <v:imagedata r:id="rId35" o:title=""/>
          </v:shape>
          <o:OLEObject Type="Embed" ProgID="Visio.Drawing.11" ShapeID="_x0000_i1035" DrawAspect="Content" ObjectID="_1466568708" r:id="rId36"/>
        </w:object>
      </w:r>
    </w:p>
    <w:p w14:paraId="7DB8DC2B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7E3513C" w14:textId="77777777" w:rsidR="002D4455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89AC9B" wp14:editId="25AFA3A2">
                <wp:simplePos x="0" y="0"/>
                <wp:positionH relativeFrom="column">
                  <wp:posOffset>231140</wp:posOffset>
                </wp:positionH>
                <wp:positionV relativeFrom="paragraph">
                  <wp:posOffset>514985</wp:posOffset>
                </wp:positionV>
                <wp:extent cx="939165" cy="421640"/>
                <wp:effectExtent l="9525" t="8255" r="13335" b="8255"/>
                <wp:wrapNone/>
                <wp:docPr id="19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21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511E5A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8F3F222" wp14:editId="719CE69A">
                                  <wp:extent cx="312420" cy="295379"/>
                                  <wp:effectExtent l="0" t="0" r="0" b="0"/>
                                  <wp:docPr id="346" name="Grafik 3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B47A37F" wp14:editId="76581B38">
                                  <wp:extent cx="198120" cy="144780"/>
                                  <wp:effectExtent l="0" t="0" r="0" b="0"/>
                                  <wp:docPr id="347" name="Grafik 3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D193C9D" wp14:editId="3C3723E2">
                                  <wp:extent cx="205740" cy="236220"/>
                                  <wp:effectExtent l="0" t="0" r="0" b="0"/>
                                  <wp:docPr id="348" name="Grafik 3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7D89AC9B" id="Text Box 63" o:spid="_x0000_s1032" type="#_x0000_t202" style="position:absolute;margin-left:18.2pt;margin-top:40.55pt;width:73.95pt;height:33.2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" strokecolor="white [3212]">
                <v:textbox style="mso-fit-shape-to-text:t">
                  <w:txbxContent>
                    <w:p w14:paraId="01511E5A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8F3F222" wp14:editId="719CE69A">
                            <wp:extent cx="312420" cy="295379"/>
                            <wp:effectExtent l="0" t="0" r="0" b="0"/>
                            <wp:docPr id="346" name="Grafik 3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B47A37F" wp14:editId="76581B38">
                            <wp:extent cx="198120" cy="144780"/>
                            <wp:effectExtent l="0" t="0" r="0" b="0"/>
                            <wp:docPr id="347" name="Grafik 3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D193C9D" wp14:editId="3C3723E2">
                            <wp:extent cx="205740" cy="236220"/>
                            <wp:effectExtent l="0" t="0" r="0" b="0"/>
                            <wp:docPr id="348" name="Grafik 3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5E2531ED">
          <v:shape id="_x0000_i1036" type="#_x0000_t75" style="width:452.75pt;height:149.95pt" o:ole="">
            <v:imagedata r:id="rId37" o:title=""/>
          </v:shape>
          <o:OLEObject Type="Embed" ProgID="Visio.Drawing.11" ShapeID="_x0000_i1036" DrawAspect="Content" ObjectID="_1466568709" r:id="rId38"/>
        </w:object>
      </w:r>
    </w:p>
    <w:p w14:paraId="26B04F21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54D860C8" w14:textId="77777777" w:rsidR="00E03D0A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3F93427" wp14:editId="1A529AF4">
                <wp:simplePos x="0" y="0"/>
                <wp:positionH relativeFrom="column">
                  <wp:posOffset>306705</wp:posOffset>
                </wp:positionH>
                <wp:positionV relativeFrom="paragraph">
                  <wp:posOffset>478790</wp:posOffset>
                </wp:positionV>
                <wp:extent cx="939165" cy="421640"/>
                <wp:effectExtent l="8255" t="13970" r="5080" b="12065"/>
                <wp:wrapNone/>
                <wp:docPr id="18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21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7DDD5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A686E91" wp14:editId="036685E0">
                                  <wp:extent cx="312420" cy="295379"/>
                                  <wp:effectExtent l="0" t="0" r="0" b="0"/>
                                  <wp:docPr id="367" name="Grafik 3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F2A83A5" wp14:editId="6D091D4A">
                                  <wp:extent cx="198120" cy="144780"/>
                                  <wp:effectExtent l="0" t="0" r="0" b="0"/>
                                  <wp:docPr id="368" name="Grafik 3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1B5A39C" wp14:editId="005257BD">
                                  <wp:extent cx="205740" cy="236220"/>
                                  <wp:effectExtent l="0" t="0" r="0" b="0"/>
                                  <wp:docPr id="369" name="Grafik 3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53F93427" id="Text Box 64" o:spid="_x0000_s1033" type="#_x0000_t202" style="position:absolute;margin-left:24.15pt;margin-top:37.7pt;width:73.95pt;height:33.2pt;z-index:2516971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" strokecolor="white [3212]">
                <v:textbox style="mso-fit-shape-to-text:t">
                  <w:txbxContent>
                    <w:p w14:paraId="2567DDD5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A686E91" wp14:editId="036685E0">
                            <wp:extent cx="312420" cy="295379"/>
                            <wp:effectExtent l="0" t="0" r="0" b="0"/>
                            <wp:docPr id="367" name="Grafik 3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F2A83A5" wp14:editId="6D091D4A">
                            <wp:extent cx="198120" cy="144780"/>
                            <wp:effectExtent l="0" t="0" r="0" b="0"/>
                            <wp:docPr id="368" name="Grafik 3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1B5A39C" wp14:editId="005257BD">
                            <wp:extent cx="205740" cy="236220"/>
                            <wp:effectExtent l="0" t="0" r="0" b="0"/>
                            <wp:docPr id="369" name="Grafik 3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6E0F53DC">
          <v:shape id="_x0000_i1037" type="#_x0000_t75" style="width:452.75pt;height:149.95pt" o:ole="">
            <v:imagedata r:id="rId39" o:title=""/>
          </v:shape>
          <o:OLEObject Type="Embed" ProgID="Visio.Drawing.11" ShapeID="_x0000_i1037" DrawAspect="Content" ObjectID="_1466568710" r:id="rId40"/>
        </w:object>
      </w:r>
    </w:p>
    <w:p w14:paraId="0C05B08D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5152C72C" w14:textId="77777777" w:rsidR="00471B04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D111B3A" wp14:editId="744E6718">
                <wp:simplePos x="0" y="0"/>
                <wp:positionH relativeFrom="column">
                  <wp:posOffset>424180</wp:posOffset>
                </wp:positionH>
                <wp:positionV relativeFrom="paragraph">
                  <wp:posOffset>476885</wp:posOffset>
                </wp:positionV>
                <wp:extent cx="939165" cy="388620"/>
                <wp:effectExtent l="9525" t="11430" r="13335" b="9525"/>
                <wp:wrapNone/>
                <wp:docPr id="17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388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431606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1FCACBF" wp14:editId="057C1959">
                                  <wp:extent cx="312420" cy="295379"/>
                                  <wp:effectExtent l="0" t="0" r="0" b="0"/>
                                  <wp:docPr id="587" name="Grafik 5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4E513DF" wp14:editId="63380FC0">
                                  <wp:extent cx="198120" cy="144780"/>
                                  <wp:effectExtent l="0" t="0" r="0" b="0"/>
                                  <wp:docPr id="588" name="Grafik 5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8C12C5C" wp14:editId="25CFD00B">
                                  <wp:extent cx="205740" cy="236220"/>
                                  <wp:effectExtent l="0" t="0" r="0" b="0"/>
                                  <wp:docPr id="589" name="Grafik 5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D111B3A" id="Text Box 70" o:spid="_x0000_s1034" type="#_x0000_t202" style="position:absolute;margin-left:33.4pt;margin-top:37.55pt;width:73.95pt;height:30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" strokecolor="white [3212]">
                <v:textbox>
                  <w:txbxContent>
                    <w:p w14:paraId="0A431606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1FCACBF" wp14:editId="057C1959">
                            <wp:extent cx="312420" cy="295379"/>
                            <wp:effectExtent l="0" t="0" r="0" b="0"/>
                            <wp:docPr id="587" name="Grafik 5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4E513DF" wp14:editId="63380FC0">
                            <wp:extent cx="198120" cy="144780"/>
                            <wp:effectExtent l="0" t="0" r="0" b="0"/>
                            <wp:docPr id="588" name="Grafik 5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8C12C5C" wp14:editId="25CFD00B">
                            <wp:extent cx="205740" cy="236220"/>
                            <wp:effectExtent l="0" t="0" r="0" b="0"/>
                            <wp:docPr id="589" name="Grafik 5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7ED5FA8D">
          <v:shape id="_x0000_i1038" type="#_x0000_t75" style="width:452.75pt;height:149.95pt" o:ole="">
            <v:imagedata r:id="rId41" o:title=""/>
          </v:shape>
          <o:OLEObject Type="Embed" ProgID="Visio.Drawing.11" ShapeID="_x0000_i1038" DrawAspect="Content" ObjectID="_1466568711" r:id="rId42"/>
        </w:object>
      </w:r>
    </w:p>
    <w:p w14:paraId="6FAFB46E" w14:textId="77777777" w:rsidR="00471B04" w:rsidRDefault="00471B04">
      <w:r>
        <w:object w:dxaOrig="10505" w:dyaOrig="3475" w14:anchorId="71F9F6B8">
          <v:shape id="_x0000_i1039" type="#_x0000_t75" style="width:452.75pt;height:149.95pt" o:ole="">
            <v:imagedata r:id="rId43" o:title=""/>
          </v:shape>
          <o:OLEObject Type="Embed" ProgID="Visio.Drawing.11" ShapeID="_x0000_i1039" DrawAspect="Content" ObjectID="_1466568712" r:id="rId44"/>
        </w:object>
      </w:r>
    </w:p>
    <w:p w14:paraId="42A9CACF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06D641F1" w14:textId="77777777" w:rsidR="00471B04" w:rsidRDefault="00471B04">
      <w:r>
        <w:object w:dxaOrig="10505" w:dyaOrig="3475" w14:anchorId="1D7AE8A8">
          <v:shape id="_x0000_i1040" type="#_x0000_t75" style="width:452.75pt;height:149.95pt" o:ole="">
            <v:imagedata r:id="rId45" o:title=""/>
          </v:shape>
          <o:OLEObject Type="Embed" ProgID="Visio.Drawing.11" ShapeID="_x0000_i1040" DrawAspect="Content" ObjectID="_1466568713" r:id="rId46"/>
        </w:object>
      </w:r>
    </w:p>
    <w:p w14:paraId="64AC6CC0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45D4F66A" w14:textId="77777777" w:rsidR="00471B04" w:rsidRDefault="00777595">
      <w:r>
        <w:object w:dxaOrig="10505" w:dyaOrig="3475" w14:anchorId="0F3C3998">
          <v:shape id="_x0000_i1041" type="#_x0000_t75" style="width:452.75pt;height:149.95pt" o:ole="">
            <v:imagedata r:id="rId47" o:title=""/>
          </v:shape>
          <o:OLEObject Type="Embed" ProgID="Visio.Drawing.11" ShapeID="_x0000_i1041" DrawAspect="Content" ObjectID="_1466568714" r:id="rId48"/>
        </w:object>
      </w:r>
    </w:p>
    <w:p w14:paraId="15FE133B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4F34864A" w14:textId="77777777" w:rsidR="00506114" w:rsidRDefault="00E50201">
      <w:r>
        <w:object w:dxaOrig="10505" w:dyaOrig="3475" w14:anchorId="147A376A">
          <v:shape id="_x0000_i1042" type="#_x0000_t75" style="width:452.75pt;height:149.95pt" o:ole="">
            <v:imagedata r:id="rId49" o:title=""/>
          </v:shape>
          <o:OLEObject Type="Embed" ProgID="Visio.Drawing.11" ShapeID="_x0000_i1042" DrawAspect="Content" ObjectID="_1466568715" r:id="rId50"/>
        </w:object>
      </w:r>
    </w:p>
    <w:p w14:paraId="2D10A624" w14:textId="77777777" w:rsidR="00506114" w:rsidRDefault="007D2D44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FACA404" wp14:editId="0D1D0460">
                <wp:simplePos x="0" y="0"/>
                <wp:positionH relativeFrom="column">
                  <wp:posOffset>294640</wp:posOffset>
                </wp:positionH>
                <wp:positionV relativeFrom="paragraph">
                  <wp:posOffset>484505</wp:posOffset>
                </wp:positionV>
                <wp:extent cx="939165" cy="358140"/>
                <wp:effectExtent l="13335" t="13335" r="9525" b="9525"/>
                <wp:wrapNone/>
                <wp:docPr id="16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358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CBFC0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06CEAF9" wp14:editId="5D7F160A">
                                  <wp:extent cx="312420" cy="295379"/>
                                  <wp:effectExtent l="0" t="0" r="0" b="0"/>
                                  <wp:docPr id="498" name="Grafik 4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F7D77B0" wp14:editId="3B659705">
                                  <wp:extent cx="198120" cy="144780"/>
                                  <wp:effectExtent l="0" t="0" r="0" b="0"/>
                                  <wp:docPr id="499" name="Grafik 4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35F6CDD" wp14:editId="3EE03027">
                                  <wp:extent cx="205740" cy="236220"/>
                                  <wp:effectExtent l="0" t="0" r="0" b="0"/>
                                  <wp:docPr id="500" name="Grafik 5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FACA404" id="Text Box 68" o:spid="_x0000_s1035" type="#_x0000_t202" style="position:absolute;margin-left:23.2pt;margin-top:38.15pt;width:73.95pt;height:28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" strokecolor="white [3212]">
                <v:textbox>
                  <w:txbxContent>
                    <w:p w14:paraId="71CCBFC0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06CEAF9" wp14:editId="5D7F160A">
                            <wp:extent cx="312420" cy="295379"/>
                            <wp:effectExtent l="0" t="0" r="0" b="0"/>
                            <wp:docPr id="498" name="Grafik 4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F7D77B0" wp14:editId="3B659705">
                            <wp:extent cx="198120" cy="144780"/>
                            <wp:effectExtent l="0" t="0" r="0" b="0"/>
                            <wp:docPr id="499" name="Grafik 4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35F6CDD" wp14:editId="3EE03027">
                            <wp:extent cx="205740" cy="236220"/>
                            <wp:effectExtent l="0" t="0" r="0" b="0"/>
                            <wp:docPr id="500" name="Grafik 5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2D3D7EF7">
          <v:shape id="_x0000_i1043" type="#_x0000_t75" style="width:452.75pt;height:149.95pt" o:ole="">
            <v:imagedata r:id="rId51" o:title=""/>
          </v:shape>
          <o:OLEObject Type="Embed" ProgID="Visio.Drawing.11" ShapeID="_x0000_i1043" DrawAspect="Content" ObjectID="_1466568716" r:id="rId52"/>
        </w:object>
      </w:r>
    </w:p>
    <w:p w14:paraId="72C28413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2B51B44E" w14:textId="77777777" w:rsidR="002D4455" w:rsidRPr="007F4644" w:rsidRDefault="007D2D44" w:rsidP="002D445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B3C8407" wp14:editId="4BA1C028">
                <wp:simplePos x="0" y="0"/>
                <wp:positionH relativeFrom="column">
                  <wp:posOffset>497205</wp:posOffset>
                </wp:positionH>
                <wp:positionV relativeFrom="paragraph">
                  <wp:posOffset>501650</wp:posOffset>
                </wp:positionV>
                <wp:extent cx="939165" cy="421640"/>
                <wp:effectExtent l="8255" t="10160" r="5080" b="6350"/>
                <wp:wrapNone/>
                <wp:docPr id="15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421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E9787" w14:textId="77777777" w:rsidR="001372F8" w:rsidRDefault="001372F8" w:rsidP="001372F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9A42827" wp14:editId="69A52DCB">
                                  <wp:extent cx="312420" cy="295379"/>
                                  <wp:effectExtent l="0" t="0" r="0" b="0"/>
                                  <wp:docPr id="391" name="Grafik 3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" cy="29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0DAA57C" wp14:editId="5F0B2644">
                                  <wp:extent cx="198120" cy="144780"/>
                                  <wp:effectExtent l="0" t="0" r="0" b="0"/>
                                  <wp:docPr id="392" name="Grafik 3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4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9C7DC97" wp14:editId="136662A7">
                                  <wp:extent cx="205740" cy="236220"/>
                                  <wp:effectExtent l="0" t="0" r="0" b="0"/>
                                  <wp:docPr id="393" name="Grafik 3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05740" cy="236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2B3C8407" id="Text Box 65" o:spid="_x0000_s1036" type="#_x0000_t202" style="position:absolute;margin-left:39.15pt;margin-top:39.5pt;width:73.95pt;height:33.2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" strokecolor="white [3212]">
                <v:textbox style="mso-fit-shape-to-text:t">
                  <w:txbxContent>
                    <w:p w14:paraId="2F3E9787" w14:textId="77777777" w:rsidR="001372F8" w:rsidRDefault="001372F8" w:rsidP="001372F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9A42827" wp14:editId="69A52DCB">
                            <wp:extent cx="312420" cy="295379"/>
                            <wp:effectExtent l="0" t="0" r="0" b="0"/>
                            <wp:docPr id="391" name="Grafik 3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" cy="29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0DAA57C" wp14:editId="5F0B2644">
                            <wp:extent cx="198120" cy="144780"/>
                            <wp:effectExtent l="0" t="0" r="0" b="0"/>
                            <wp:docPr id="392" name="Grafik 3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4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9C7DC97" wp14:editId="136662A7">
                            <wp:extent cx="205740" cy="236220"/>
                            <wp:effectExtent l="0" t="0" r="0" b="0"/>
                            <wp:docPr id="393" name="Grafik 3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05740" cy="236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77595">
        <w:object w:dxaOrig="10505" w:dyaOrig="3475" w14:anchorId="1755A08A">
          <v:shape id="_x0000_i1044" type="#_x0000_t75" style="width:452.75pt;height:149.95pt" o:ole="">
            <v:imagedata r:id="rId53" o:title=""/>
          </v:shape>
          <o:OLEObject Type="Embed" ProgID="Visio.Drawing.11" ShapeID="_x0000_i1044" DrawAspect="Content" ObjectID="_1466568717" r:id="rId54"/>
        </w:object>
      </w:r>
    </w:p>
    <w:p w14:paraId="787EE149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6959C44" w14:textId="77777777" w:rsidR="003D7BD2" w:rsidRDefault="003D7BD2" w:rsidP="002D4455">
      <w:pPr>
        <w:sectPr w:rsidR="003D7BD2" w:rsidSect="007F18F7">
          <w:headerReference w:type="default" r:id="rId55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2498A22A" w14:textId="77777777" w:rsidR="002D4455" w:rsidRDefault="002D4455" w:rsidP="002D4455"/>
    <w:p w14:paraId="0E91E759" w14:textId="77777777" w:rsidR="002D4455" w:rsidRDefault="002D4455" w:rsidP="002D4455"/>
    <w:p w14:paraId="0E64FCC1" w14:textId="77777777" w:rsidR="002D4455" w:rsidRDefault="002D4455" w:rsidP="002D4455"/>
    <w:p w14:paraId="53412D29" w14:textId="77777777" w:rsidR="002D4455" w:rsidRDefault="002D4455" w:rsidP="002D4455"/>
    <w:p w14:paraId="066E6ED1" w14:textId="77777777" w:rsidR="002D4455" w:rsidRDefault="002D4455" w:rsidP="002D4455"/>
    <w:p w14:paraId="559DF123" w14:textId="77777777" w:rsidR="005005E1" w:rsidRDefault="005005E1" w:rsidP="002D4455"/>
    <w:p w14:paraId="2738A1CF" w14:textId="77777777" w:rsidR="00E50201" w:rsidRDefault="00E50201" w:rsidP="002D4455"/>
    <w:p w14:paraId="42A450B9" w14:textId="77777777" w:rsidR="00E50201" w:rsidRDefault="00E50201" w:rsidP="002D4455"/>
    <w:p w14:paraId="34B9B0D5" w14:textId="77777777" w:rsidR="00E50201" w:rsidRDefault="00E50201" w:rsidP="002D4455"/>
    <w:p w14:paraId="52C1BD3C" w14:textId="77777777" w:rsidR="00E50201" w:rsidRDefault="00E50201" w:rsidP="002D4455"/>
    <w:p w14:paraId="6D85892D" w14:textId="77777777" w:rsidR="00E50201" w:rsidRDefault="00E50201" w:rsidP="002D4455"/>
    <w:p w14:paraId="36EC7025" w14:textId="77777777" w:rsidR="00E50201" w:rsidRDefault="00E50201" w:rsidP="002D4455"/>
    <w:p w14:paraId="27970B64" w14:textId="77777777" w:rsidR="00E50201" w:rsidRDefault="00E50201" w:rsidP="002D4455"/>
    <w:p w14:paraId="689CCDE6" w14:textId="77777777" w:rsidR="00E50201" w:rsidRDefault="00E50201" w:rsidP="002D4455"/>
    <w:p w14:paraId="6293D0D6" w14:textId="77777777" w:rsidR="00E50201" w:rsidRDefault="00E50201" w:rsidP="002D4455"/>
    <w:p w14:paraId="5BBF8B3D" w14:textId="77777777" w:rsidR="005005E1" w:rsidRDefault="005005E1" w:rsidP="002D4455">
      <w:r>
        <w:object w:dxaOrig="10505" w:dyaOrig="3475" w14:anchorId="4AFC9816">
          <v:shape id="_x0000_i1046" type="#_x0000_t75" style="width:452.75pt;height:149.95pt" o:ole="">
            <v:imagedata r:id="rId56" o:title=""/>
          </v:shape>
          <o:OLEObject Type="Embed" ProgID="Visio.Drawing.11" ShapeID="_x0000_i1046" DrawAspect="Content" ObjectID="_1466568718" r:id="rId57"/>
        </w:object>
      </w:r>
    </w:p>
    <w:p w14:paraId="5E4D99C5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62110902" w14:textId="77777777" w:rsidR="005005E1" w:rsidRDefault="00E50201" w:rsidP="002D4455">
      <w:r>
        <w:object w:dxaOrig="10505" w:dyaOrig="3475" w14:anchorId="5763688B">
          <v:shape id="_x0000_i1047" type="#_x0000_t75" style="width:452.75pt;height:149.95pt" o:ole="">
            <v:imagedata r:id="rId58" o:title=""/>
          </v:shape>
          <o:OLEObject Type="Embed" ProgID="Visio.Drawing.11" ShapeID="_x0000_i1047" DrawAspect="Content" ObjectID="_1466568719" r:id="rId59"/>
        </w:object>
      </w:r>
    </w:p>
    <w:p w14:paraId="429387E3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0D0FA77" w14:textId="77777777" w:rsidR="003D7BD2" w:rsidRDefault="003D7BD2" w:rsidP="002D4455">
      <w:pPr>
        <w:sectPr w:rsidR="003D7BD2" w:rsidSect="007F18F7">
          <w:headerReference w:type="default" r:id="rId60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5C256964" w14:textId="77777777" w:rsidR="003D7BD2" w:rsidRDefault="003D7BD2" w:rsidP="002D4455">
      <w:pPr>
        <w:sectPr w:rsidR="003D7BD2" w:rsidSect="007F18F7"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22490A14" w14:textId="77777777" w:rsidR="002D4455" w:rsidRDefault="002D4455" w:rsidP="002D4455"/>
    <w:p w14:paraId="6714788E" w14:textId="77777777" w:rsidR="002D4455" w:rsidRDefault="002D4455" w:rsidP="002D4455"/>
    <w:p w14:paraId="1761D0E1" w14:textId="77777777" w:rsidR="002D4455" w:rsidRDefault="002D4455" w:rsidP="002D4455"/>
    <w:p w14:paraId="1E9713CB" w14:textId="77777777" w:rsidR="002D4455" w:rsidRDefault="002D4455" w:rsidP="002D4455"/>
    <w:p w14:paraId="24DF143C" w14:textId="77777777" w:rsidR="002D4455" w:rsidRDefault="002D4455" w:rsidP="002D4455"/>
    <w:p w14:paraId="1D181233" w14:textId="77777777" w:rsidR="002D4455" w:rsidRDefault="002D4455" w:rsidP="002D4455"/>
    <w:p w14:paraId="3F7EDE2F" w14:textId="77777777" w:rsidR="002D4455" w:rsidRDefault="002D4455" w:rsidP="002D4455"/>
    <w:p w14:paraId="011E78A3" w14:textId="77777777" w:rsidR="002D4455" w:rsidRDefault="002D4455" w:rsidP="002D4455"/>
    <w:p w14:paraId="0906A43D" w14:textId="77777777" w:rsidR="00E03D0A" w:rsidRDefault="00E03D0A" w:rsidP="002D4455"/>
    <w:p w14:paraId="5ED77347" w14:textId="77777777" w:rsidR="00E03D0A" w:rsidRDefault="00E03D0A" w:rsidP="002D4455"/>
    <w:p w14:paraId="0A6E5C33" w14:textId="77777777" w:rsidR="00634B63" w:rsidRDefault="00634B63" w:rsidP="002D4455"/>
    <w:p w14:paraId="46D3D3D0" w14:textId="77777777" w:rsidR="00634B63" w:rsidRDefault="00634B63" w:rsidP="002D4455"/>
    <w:p w14:paraId="4771B0BF" w14:textId="77777777" w:rsidR="00B74C03" w:rsidRDefault="00B74C03" w:rsidP="002D4455"/>
    <w:p w14:paraId="6F967596" w14:textId="77777777" w:rsidR="00B74C03" w:rsidRDefault="00B74C03" w:rsidP="002D4455"/>
    <w:p w14:paraId="7A29F266" w14:textId="77777777" w:rsidR="00B74C03" w:rsidRDefault="00B74C03" w:rsidP="002D4455"/>
    <w:p w14:paraId="36453D73" w14:textId="77777777" w:rsidR="002D4455" w:rsidRDefault="002D4455" w:rsidP="002D4455"/>
    <w:p w14:paraId="19532B23" w14:textId="77777777" w:rsidR="002D4455" w:rsidRDefault="002D4455" w:rsidP="002D4455"/>
    <w:p w14:paraId="26AAA6B2" w14:textId="77777777" w:rsidR="002D4455" w:rsidRDefault="002D4455" w:rsidP="002D4455"/>
    <w:p w14:paraId="7BC9D15A" w14:textId="77777777" w:rsidR="005005E1" w:rsidRDefault="005005E1">
      <w:r>
        <w:br w:type="page"/>
      </w:r>
    </w:p>
    <w:p w14:paraId="08716FF8" w14:textId="77777777" w:rsidR="00D550D9" w:rsidRDefault="007D2D44" w:rsidP="00D550D9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BAE938F" wp14:editId="135FA07B">
                <wp:simplePos x="0" y="0"/>
                <wp:positionH relativeFrom="column">
                  <wp:posOffset>353060</wp:posOffset>
                </wp:positionH>
                <wp:positionV relativeFrom="paragraph">
                  <wp:posOffset>578485</wp:posOffset>
                </wp:positionV>
                <wp:extent cx="926465" cy="409575"/>
                <wp:effectExtent l="5080" t="12065" r="11430" b="6985"/>
                <wp:wrapNone/>
                <wp:docPr id="14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32D7AB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9E35351" wp14:editId="0100428A">
                                  <wp:extent cx="190500" cy="287326"/>
                                  <wp:effectExtent l="0" t="0" r="0" b="0"/>
                                  <wp:docPr id="771" name="Grafik 771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2056222" wp14:editId="23925618">
                                  <wp:extent cx="198120" cy="152400"/>
                                  <wp:effectExtent l="0" t="0" r="0" b="0"/>
                                  <wp:docPr id="772" name="Grafik 7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FFDAE58" wp14:editId="02164C70">
                                  <wp:extent cx="234057" cy="285809"/>
                                  <wp:effectExtent l="0" t="0" r="0" b="0"/>
                                  <wp:docPr id="773" name="Grafik 773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BAE938F" id="Text Box 76" o:spid="_x0000_s1037" type="#_x0000_t202" style="position:absolute;margin-left:27.8pt;margin-top:45.55pt;width:72.95pt;height:32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" fillcolor="#dbe5f1 [660]" strokecolor="#dbe5f1 [660]">
                <v:textbox>
                  <w:txbxContent>
                    <w:p w14:paraId="5132D7AB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9E35351" wp14:editId="0100428A">
                            <wp:extent cx="190500" cy="287326"/>
                            <wp:effectExtent l="0" t="0" r="0" b="0"/>
                            <wp:docPr id="771" name="Grafik 771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2056222" wp14:editId="23925618">
                            <wp:extent cx="198120" cy="152400"/>
                            <wp:effectExtent l="0" t="0" r="0" b="0"/>
                            <wp:docPr id="772" name="Grafik 7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FFDAE58" wp14:editId="02164C70">
                            <wp:extent cx="234057" cy="285809"/>
                            <wp:effectExtent l="0" t="0" r="0" b="0"/>
                            <wp:docPr id="773" name="Grafik 773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03D0A">
        <w:object w:dxaOrig="10506" w:dyaOrig="3476" w14:anchorId="569C45C1">
          <v:shape id="_x0000_i1049" type="#_x0000_t75" style="width:453.85pt;height:150pt" o:ole="">
            <v:imagedata r:id="rId67" o:title=""/>
          </v:shape>
          <o:OLEObject Type="Embed" ProgID="Visio.Drawing.11" ShapeID="_x0000_i1049" DrawAspect="Content" ObjectID="_1466568720" r:id="rId68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02E143C1" w14:textId="77777777" w:rsidR="00E03D0A" w:rsidRDefault="007D2D44" w:rsidP="002D445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42CEA5C" wp14:editId="0A279ED2">
                <wp:simplePos x="0" y="0"/>
                <wp:positionH relativeFrom="column">
                  <wp:posOffset>353060</wp:posOffset>
                </wp:positionH>
                <wp:positionV relativeFrom="paragraph">
                  <wp:posOffset>574675</wp:posOffset>
                </wp:positionV>
                <wp:extent cx="926465" cy="409575"/>
                <wp:effectExtent l="5080" t="13335" r="11430" b="5715"/>
                <wp:wrapNone/>
                <wp:docPr id="13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575815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C7F140B" wp14:editId="2230BC0C">
                                  <wp:extent cx="190500" cy="287326"/>
                                  <wp:effectExtent l="0" t="0" r="0" b="0"/>
                                  <wp:docPr id="729" name="Grafik 729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2AADEDE" wp14:editId="3034C191">
                                  <wp:extent cx="198120" cy="152400"/>
                                  <wp:effectExtent l="0" t="0" r="0" b="0"/>
                                  <wp:docPr id="730" name="Grafik 7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2F2A61F" wp14:editId="61DBFA48">
                                  <wp:extent cx="234057" cy="285809"/>
                                  <wp:effectExtent l="0" t="0" r="0" b="0"/>
                                  <wp:docPr id="731" name="Grafik 731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42CEA5C" id="Text Box 75" o:spid="_x0000_s1038" type="#_x0000_t202" style="position:absolute;margin-left:27.8pt;margin-top:45.25pt;width:72.95pt;height:32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" fillcolor="#dbe5f1 [660]" strokecolor="#dbe5f1 [660]">
                <v:textbox>
                  <w:txbxContent>
                    <w:p w14:paraId="60575815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C7F140B" wp14:editId="2230BC0C">
                            <wp:extent cx="190500" cy="287326"/>
                            <wp:effectExtent l="0" t="0" r="0" b="0"/>
                            <wp:docPr id="729" name="Grafik 729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2AADEDE" wp14:editId="3034C191">
                            <wp:extent cx="198120" cy="152400"/>
                            <wp:effectExtent l="0" t="0" r="0" b="0"/>
                            <wp:docPr id="730" name="Grafik 7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2F2A61F" wp14:editId="61DBFA48">
                            <wp:extent cx="234057" cy="285809"/>
                            <wp:effectExtent l="0" t="0" r="0" b="0"/>
                            <wp:docPr id="731" name="Grafik 731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74C03">
        <w:object w:dxaOrig="10505" w:dyaOrig="3475" w14:anchorId="2D049823">
          <v:shape id="_x0000_i1050" type="#_x0000_t75" style="width:452.75pt;height:149.95pt" o:ole="">
            <v:imagedata r:id="rId69" o:title=""/>
          </v:shape>
          <o:OLEObject Type="Embed" ProgID="Visio.Drawing.11" ShapeID="_x0000_i1050" DrawAspect="Content" ObjectID="_1466568721" r:id="rId70"/>
        </w:object>
      </w:r>
    </w:p>
    <w:p w14:paraId="16F1019B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36D75D85" w14:textId="77777777" w:rsidR="00B74C03" w:rsidRDefault="007D2D44" w:rsidP="002D445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44D32E2" wp14:editId="40A5DC79">
                <wp:simplePos x="0" y="0"/>
                <wp:positionH relativeFrom="column">
                  <wp:posOffset>269240</wp:posOffset>
                </wp:positionH>
                <wp:positionV relativeFrom="paragraph">
                  <wp:posOffset>605155</wp:posOffset>
                </wp:positionV>
                <wp:extent cx="926465" cy="409575"/>
                <wp:effectExtent l="6985" t="7620" r="9525" b="11430"/>
                <wp:wrapNone/>
                <wp:docPr id="12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5A1C80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F1D8248" wp14:editId="3A1BF41A">
                                  <wp:extent cx="190500" cy="287326"/>
                                  <wp:effectExtent l="0" t="0" r="0" b="0"/>
                                  <wp:docPr id="690" name="Grafik 690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D704B28" wp14:editId="380022D6">
                                  <wp:extent cx="198120" cy="152400"/>
                                  <wp:effectExtent l="0" t="0" r="0" b="0"/>
                                  <wp:docPr id="691" name="Grafik 6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8453565" wp14:editId="121E52BD">
                                  <wp:extent cx="234057" cy="285809"/>
                                  <wp:effectExtent l="0" t="0" r="0" b="0"/>
                                  <wp:docPr id="692" name="Grafik 692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44D32E2" id="Text Box 74" o:spid="_x0000_s1039" type="#_x0000_t202" style="position:absolute;margin-left:21.2pt;margin-top:47.65pt;width:72.95pt;height:32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" fillcolor="#dbe5f1 [660]" strokecolor="#dbe5f1 [660]">
                <v:textbox>
                  <w:txbxContent>
                    <w:p w14:paraId="195A1C80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F1D8248" wp14:editId="3A1BF41A">
                            <wp:extent cx="190500" cy="287326"/>
                            <wp:effectExtent l="0" t="0" r="0" b="0"/>
                            <wp:docPr id="690" name="Grafik 690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D704B28" wp14:editId="380022D6">
                            <wp:extent cx="198120" cy="152400"/>
                            <wp:effectExtent l="0" t="0" r="0" b="0"/>
                            <wp:docPr id="691" name="Grafik 6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8453565" wp14:editId="121E52BD">
                            <wp:extent cx="234057" cy="285809"/>
                            <wp:effectExtent l="0" t="0" r="0" b="0"/>
                            <wp:docPr id="692" name="Grafik 692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74C03">
        <w:object w:dxaOrig="10505" w:dyaOrig="3475" w14:anchorId="3607D5AA">
          <v:shape id="_x0000_i1051" type="#_x0000_t75" style="width:452.75pt;height:149.95pt" o:ole="">
            <v:imagedata r:id="rId71" o:title=""/>
          </v:shape>
          <o:OLEObject Type="Embed" ProgID="Visio.Drawing.11" ShapeID="_x0000_i1051" DrawAspect="Content" ObjectID="_1466568722" r:id="rId72"/>
        </w:object>
      </w:r>
    </w:p>
    <w:p w14:paraId="7F2B895C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44418AA7" w14:textId="77777777" w:rsidR="00B74C03" w:rsidRDefault="007D2D44" w:rsidP="002D445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59CAE13" wp14:editId="46CF0E81">
                <wp:simplePos x="0" y="0"/>
                <wp:positionH relativeFrom="column">
                  <wp:posOffset>353060</wp:posOffset>
                </wp:positionH>
                <wp:positionV relativeFrom="paragraph">
                  <wp:posOffset>1151890</wp:posOffset>
                </wp:positionV>
                <wp:extent cx="926465" cy="409575"/>
                <wp:effectExtent l="5080" t="13335" r="11430" b="5715"/>
                <wp:wrapNone/>
                <wp:docPr id="11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D25366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058D7A1" wp14:editId="5B551374">
                                  <wp:extent cx="190500" cy="287326"/>
                                  <wp:effectExtent l="0" t="0" r="0" b="0"/>
                                  <wp:docPr id="858" name="Grafik 858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9D82C6B" wp14:editId="252CF890">
                                  <wp:extent cx="198120" cy="152400"/>
                                  <wp:effectExtent l="0" t="0" r="0" b="0"/>
                                  <wp:docPr id="859" name="Grafik 8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948712C" wp14:editId="7B2A7C0C">
                                  <wp:extent cx="234057" cy="285809"/>
                                  <wp:effectExtent l="0" t="0" r="0" b="0"/>
                                  <wp:docPr id="860" name="Grafik 860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59CAE13" id="Text Box 77" o:spid="_x0000_s1040" type="#_x0000_t202" style="position:absolute;margin-left:27.8pt;margin-top:90.7pt;width:72.95pt;height:32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" fillcolor="#dbe5f1 [660]" strokecolor="#dbe5f1 [660]">
                <v:textbox>
                  <w:txbxContent>
                    <w:p w14:paraId="04D25366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058D7A1" wp14:editId="5B551374">
                            <wp:extent cx="190500" cy="287326"/>
                            <wp:effectExtent l="0" t="0" r="0" b="0"/>
                            <wp:docPr id="858" name="Grafik 858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9D82C6B" wp14:editId="252CF890">
                            <wp:extent cx="198120" cy="152400"/>
                            <wp:effectExtent l="0" t="0" r="0" b="0"/>
                            <wp:docPr id="859" name="Grafik 8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948712C" wp14:editId="7B2A7C0C">
                            <wp:extent cx="234057" cy="285809"/>
                            <wp:effectExtent l="0" t="0" r="0" b="0"/>
                            <wp:docPr id="860" name="Grafik 860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550D9">
        <w:object w:dxaOrig="10505" w:dyaOrig="3475" w14:anchorId="106C5185">
          <v:shape id="_x0000_i1052" type="#_x0000_t75" style="width:452.75pt;height:149.95pt" o:ole="">
            <v:imagedata r:id="rId73" o:title=""/>
          </v:shape>
          <o:OLEObject Type="Embed" ProgID="Visio.Drawing.11" ShapeID="_x0000_i1052" DrawAspect="Content" ObjectID="_1466568723" r:id="rId74"/>
        </w:object>
      </w:r>
    </w:p>
    <w:p w14:paraId="217108CE" w14:textId="77777777" w:rsidR="005005E1" w:rsidRDefault="005005E1" w:rsidP="005005E1">
      <w:pPr>
        <w:tabs>
          <w:tab w:val="left" w:pos="1320"/>
        </w:tabs>
      </w:pPr>
    </w:p>
    <w:p w14:paraId="086B7C0A" w14:textId="77777777" w:rsidR="00D550D9" w:rsidRDefault="005005E1" w:rsidP="00D550D9">
      <w:r>
        <w:object w:dxaOrig="10505" w:dyaOrig="3475" w14:anchorId="268008F3">
          <v:shape id="_x0000_i1053" type="#_x0000_t75" style="width:453.8pt;height:149.95pt" o:ole="">
            <v:imagedata r:id="rId75" o:title=""/>
          </v:shape>
          <o:OLEObject Type="Embed" ProgID="Visio.Drawing.11" ShapeID="_x0000_i1053" DrawAspect="Content" ObjectID="_1466568724" r:id="rId76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1E823DC3" w14:textId="77777777" w:rsidR="00D550D9" w:rsidRDefault="005005E1" w:rsidP="00D550D9">
      <w:r>
        <w:object w:dxaOrig="10505" w:dyaOrig="3475" w14:anchorId="18E41D82">
          <v:shape id="_x0000_i1054" type="#_x0000_t75" style="width:453.8pt;height:149.95pt" o:ole="">
            <v:imagedata r:id="rId77" o:title=""/>
          </v:shape>
          <o:OLEObject Type="Embed" ProgID="Visio.Drawing.11" ShapeID="_x0000_i1054" DrawAspect="Content" ObjectID="_1466568725" r:id="rId78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0588292D" w14:textId="77777777" w:rsidR="00D550D9" w:rsidRDefault="005005E1" w:rsidP="00D550D9">
      <w:r>
        <w:object w:dxaOrig="10505" w:dyaOrig="3475" w14:anchorId="024CC5CB">
          <v:shape id="_x0000_i1055" type="#_x0000_t75" style="width:453.8pt;height:149.95pt" o:ole="">
            <v:imagedata r:id="rId79" o:title=""/>
          </v:shape>
          <o:OLEObject Type="Embed" ProgID="Visio.Drawing.11" ShapeID="_x0000_i1055" DrawAspect="Content" ObjectID="_1466568726" r:id="rId80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53A053D3" w14:textId="77777777" w:rsidR="005005E1" w:rsidRDefault="00D550D9">
      <w:r>
        <w:object w:dxaOrig="10505" w:dyaOrig="3475" w14:anchorId="564CADC0">
          <v:shape id="_x0000_i1056" type="#_x0000_t75" style="width:453.8pt;height:149.95pt" o:ole="">
            <v:imagedata r:id="rId81" o:title=""/>
          </v:shape>
          <o:OLEObject Type="Embed" ProgID="Visio.Drawing.11" ShapeID="_x0000_i1056" DrawAspect="Content" ObjectID="_1466568727" r:id="rId82"/>
        </w:object>
      </w:r>
    </w:p>
    <w:p w14:paraId="48BCB37F" w14:textId="77777777" w:rsidR="00F063F0" w:rsidRDefault="00F063F0"/>
    <w:p w14:paraId="0A3EF3EB" w14:textId="77777777" w:rsidR="00F063F0" w:rsidRDefault="00F063F0"/>
    <w:p w14:paraId="2C203D9D" w14:textId="77777777" w:rsidR="00F063F0" w:rsidRDefault="007D2D44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6B270A6" wp14:editId="16986F3E">
                <wp:simplePos x="0" y="0"/>
                <wp:positionH relativeFrom="column">
                  <wp:posOffset>353060</wp:posOffset>
                </wp:positionH>
                <wp:positionV relativeFrom="paragraph">
                  <wp:posOffset>1156970</wp:posOffset>
                </wp:positionV>
                <wp:extent cx="926465" cy="409575"/>
                <wp:effectExtent l="5080" t="9525" r="11430" b="9525"/>
                <wp:wrapNone/>
                <wp:docPr id="7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B8F796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7E5DB1C" wp14:editId="381399AA">
                                  <wp:extent cx="190500" cy="287326"/>
                                  <wp:effectExtent l="0" t="0" r="0" b="0"/>
                                  <wp:docPr id="903" name="Grafik 903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2FAD616" wp14:editId="4BF40732">
                                  <wp:extent cx="198120" cy="152400"/>
                                  <wp:effectExtent l="0" t="0" r="0" b="0"/>
                                  <wp:docPr id="904" name="Grafik 9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BC4F702" wp14:editId="7E44EC80">
                                  <wp:extent cx="234057" cy="285809"/>
                                  <wp:effectExtent l="0" t="0" r="0" b="0"/>
                                  <wp:docPr id="905" name="Grafik 905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6B270A6" id="Text Box 78" o:spid="_x0000_s1041" type="#_x0000_t202" style="position:absolute;margin-left:27.8pt;margin-top:91.1pt;width:72.95pt;height:32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" fillcolor="#dbe5f1 [660]" strokecolor="#dbe5f1 [660]">
                <v:textbox>
                  <w:txbxContent>
                    <w:p w14:paraId="1AB8F796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7E5DB1C" wp14:editId="381399AA">
                            <wp:extent cx="190500" cy="287326"/>
                            <wp:effectExtent l="0" t="0" r="0" b="0"/>
                            <wp:docPr id="903" name="Grafik 903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2FAD616" wp14:editId="4BF40732">
                            <wp:extent cx="198120" cy="152400"/>
                            <wp:effectExtent l="0" t="0" r="0" b="0"/>
                            <wp:docPr id="904" name="Grafik 9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BC4F702" wp14:editId="7E44EC80">
                            <wp:extent cx="234057" cy="285809"/>
                            <wp:effectExtent l="0" t="0" r="0" b="0"/>
                            <wp:docPr id="905" name="Grafik 905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063F0">
        <w:object w:dxaOrig="10505" w:dyaOrig="3475" w14:anchorId="70F05651">
          <v:shape id="_x0000_i1057" type="#_x0000_t75" style="width:452.75pt;height:149.95pt" o:ole="">
            <v:imagedata r:id="rId83" o:title=""/>
          </v:shape>
          <o:OLEObject Type="Embed" ProgID="Visio.Drawing.11" ShapeID="_x0000_i1057" DrawAspect="Content" ObjectID="_1466568728" r:id="rId84"/>
        </w:object>
      </w:r>
    </w:p>
    <w:p w14:paraId="6BE86F33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4EFED616" w14:textId="77777777" w:rsidR="00F063F0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2C557D" wp14:editId="72D8842F">
                <wp:simplePos x="0" y="0"/>
                <wp:positionH relativeFrom="column">
                  <wp:posOffset>406400</wp:posOffset>
                </wp:positionH>
                <wp:positionV relativeFrom="paragraph">
                  <wp:posOffset>1156970</wp:posOffset>
                </wp:positionV>
                <wp:extent cx="926465" cy="409575"/>
                <wp:effectExtent l="10795" t="11430" r="5715" b="7620"/>
                <wp:wrapNone/>
                <wp:docPr id="6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D6FA42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531F68B" wp14:editId="58CBF8B4">
                                  <wp:extent cx="190500" cy="287326"/>
                                  <wp:effectExtent l="0" t="0" r="0" b="0"/>
                                  <wp:docPr id="951" name="Grafik 951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410F2CD" wp14:editId="393F5B0B">
                                  <wp:extent cx="198120" cy="152400"/>
                                  <wp:effectExtent l="0" t="0" r="0" b="0"/>
                                  <wp:docPr id="952" name="Grafik 9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E949428" wp14:editId="3504903C">
                                  <wp:extent cx="234057" cy="285809"/>
                                  <wp:effectExtent l="0" t="0" r="0" b="0"/>
                                  <wp:docPr id="953" name="Grafik 953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F2C557D" id="Text Box 79" o:spid="_x0000_s1042" type="#_x0000_t202" style="position:absolute;margin-left:32pt;margin-top:91.1pt;width:72.95pt;height:32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" fillcolor="#dbe5f1 [660]" strokecolor="#dbe5f1 [660]">
                <v:textbox>
                  <w:txbxContent>
                    <w:p w14:paraId="05D6FA42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531F68B" wp14:editId="58CBF8B4">
                            <wp:extent cx="190500" cy="287326"/>
                            <wp:effectExtent l="0" t="0" r="0" b="0"/>
                            <wp:docPr id="951" name="Grafik 951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410F2CD" wp14:editId="393F5B0B">
                            <wp:extent cx="198120" cy="152400"/>
                            <wp:effectExtent l="0" t="0" r="0" b="0"/>
                            <wp:docPr id="952" name="Grafik 9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E949428" wp14:editId="3504903C">
                            <wp:extent cx="234057" cy="285809"/>
                            <wp:effectExtent l="0" t="0" r="0" b="0"/>
                            <wp:docPr id="953" name="Grafik 953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063F0">
        <w:object w:dxaOrig="10505" w:dyaOrig="3475" w14:anchorId="7753EEDD">
          <v:shape id="_x0000_i1058" type="#_x0000_t75" style="width:452.75pt;height:149.95pt" o:ole="">
            <v:imagedata r:id="rId85" o:title=""/>
          </v:shape>
          <o:OLEObject Type="Embed" ProgID="Visio.Drawing.11" ShapeID="_x0000_i1058" DrawAspect="Content" ObjectID="_1466568729" r:id="rId86"/>
        </w:object>
      </w:r>
    </w:p>
    <w:p w14:paraId="2167ECD3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2AF52489" w14:textId="77777777" w:rsidR="00F063F0" w:rsidRDefault="007D2D4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9FF94C9" wp14:editId="0CFBD0A5">
                <wp:simplePos x="0" y="0"/>
                <wp:positionH relativeFrom="column">
                  <wp:posOffset>254000</wp:posOffset>
                </wp:positionH>
                <wp:positionV relativeFrom="paragraph">
                  <wp:posOffset>1147445</wp:posOffset>
                </wp:positionV>
                <wp:extent cx="926465" cy="409575"/>
                <wp:effectExtent l="10795" t="13335" r="5715" b="5715"/>
                <wp:wrapNone/>
                <wp:docPr id="4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4095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421989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B1E0F23" wp14:editId="1B37742E">
                                  <wp:extent cx="190500" cy="287326"/>
                                  <wp:effectExtent l="0" t="0" r="0" b="0"/>
                                  <wp:docPr id="1002" name="Grafik 1002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970C09C" wp14:editId="3599E77B">
                                  <wp:extent cx="198120" cy="152400"/>
                                  <wp:effectExtent l="0" t="0" r="0" b="0"/>
                                  <wp:docPr id="1003" name="Grafik 10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C52261C" wp14:editId="268CE481">
                                  <wp:extent cx="234057" cy="285809"/>
                                  <wp:effectExtent l="0" t="0" r="0" b="0"/>
                                  <wp:docPr id="1004" name="Grafik 1004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9FF94C9" id="Text Box 80" o:spid="_x0000_s1043" type="#_x0000_t202" style="position:absolute;margin-left:20pt;margin-top:90.35pt;width:72.95pt;height:32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" fillcolor="#dbe5f1 [660]" strokecolor="#dbe5f1 [660]">
                <v:textbox>
                  <w:txbxContent>
                    <w:p w14:paraId="1C421989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B1E0F23" wp14:editId="1B37742E">
                            <wp:extent cx="190500" cy="287326"/>
                            <wp:effectExtent l="0" t="0" r="0" b="0"/>
                            <wp:docPr id="1002" name="Grafik 1002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970C09C" wp14:editId="3599E77B">
                            <wp:extent cx="198120" cy="152400"/>
                            <wp:effectExtent l="0" t="0" r="0" b="0"/>
                            <wp:docPr id="1003" name="Grafik 10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C52261C" wp14:editId="268CE481">
                            <wp:extent cx="234057" cy="285809"/>
                            <wp:effectExtent l="0" t="0" r="0" b="0"/>
                            <wp:docPr id="1004" name="Grafik 1004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550D9">
        <w:object w:dxaOrig="10505" w:dyaOrig="3475" w14:anchorId="337FF374">
          <v:shape id="_x0000_i1059" type="#_x0000_t75" style="width:452.75pt;height:149.95pt" o:ole="">
            <v:imagedata r:id="rId87" o:title=""/>
          </v:shape>
          <o:OLEObject Type="Embed" ProgID="Visio.Drawing.11" ShapeID="_x0000_i1059" DrawAspect="Content" ObjectID="_1466568730" r:id="rId88"/>
        </w:object>
      </w:r>
    </w:p>
    <w:p w14:paraId="198752FF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7787AF17" w14:textId="77777777" w:rsidR="005005E1" w:rsidRDefault="007D2D44" w:rsidP="002D445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EAB74BE" wp14:editId="22AA816E">
                <wp:simplePos x="0" y="0"/>
                <wp:positionH relativeFrom="column">
                  <wp:posOffset>353060</wp:posOffset>
                </wp:positionH>
                <wp:positionV relativeFrom="paragraph">
                  <wp:posOffset>1248410</wp:posOffset>
                </wp:positionV>
                <wp:extent cx="926465" cy="363855"/>
                <wp:effectExtent l="5080" t="11430" r="11430" b="5715"/>
                <wp:wrapNone/>
                <wp:docPr id="3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36385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39A792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626E4BC" wp14:editId="1D21B8CC">
                                  <wp:extent cx="190500" cy="287326"/>
                                  <wp:effectExtent l="0" t="0" r="0" b="0"/>
                                  <wp:docPr id="1056" name="Grafik 1056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1BB1BF0" wp14:editId="722B9802">
                                  <wp:extent cx="198120" cy="152400"/>
                                  <wp:effectExtent l="0" t="0" r="0" b="0"/>
                                  <wp:docPr id="1057" name="Grafik 10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D736C0E" wp14:editId="20051B25">
                                  <wp:extent cx="234057" cy="285809"/>
                                  <wp:effectExtent l="0" t="0" r="0" b="0"/>
                                  <wp:docPr id="1058" name="Grafik 1058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EAB74BE" id="Text Box 81" o:spid="_x0000_s1044" type="#_x0000_t202" style="position:absolute;margin-left:27.8pt;margin-top:98.3pt;width:72.95pt;height:28.6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" fillcolor="#dbe5f1 [660]" strokecolor="#dbe5f1 [660]">
                <v:textbox>
                  <w:txbxContent>
                    <w:p w14:paraId="0939A792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626E4BC" wp14:editId="1D21B8CC">
                            <wp:extent cx="190500" cy="287326"/>
                            <wp:effectExtent l="0" t="0" r="0" b="0"/>
                            <wp:docPr id="1056" name="Grafik 1056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1BB1BF0" wp14:editId="722B9802">
                            <wp:extent cx="198120" cy="152400"/>
                            <wp:effectExtent l="0" t="0" r="0" b="0"/>
                            <wp:docPr id="1057" name="Grafik 10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D736C0E" wp14:editId="20051B25">
                            <wp:extent cx="234057" cy="285809"/>
                            <wp:effectExtent l="0" t="0" r="0" b="0"/>
                            <wp:docPr id="1058" name="Grafik 1058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550D9">
        <w:object w:dxaOrig="10505" w:dyaOrig="3475" w14:anchorId="02341BBA">
          <v:shape id="_x0000_i1060" type="#_x0000_t75" style="width:452.75pt;height:149.95pt" o:ole="">
            <v:imagedata r:id="rId89" o:title=""/>
          </v:shape>
          <o:OLEObject Type="Embed" ProgID="Visio.Drawing.11" ShapeID="_x0000_i1060" DrawAspect="Content" ObjectID="_1466568731" r:id="rId90"/>
        </w:object>
      </w:r>
    </w:p>
    <w:p w14:paraId="2B54F6E0" w14:textId="77777777" w:rsidR="00D550D9" w:rsidRDefault="005005E1" w:rsidP="00D550D9">
      <w:r>
        <w:object w:dxaOrig="10505" w:dyaOrig="3475" w14:anchorId="24185BFB">
          <v:shape id="_x0000_i1061" type="#_x0000_t75" style="width:453.8pt;height:149.95pt" o:ole="">
            <v:imagedata r:id="rId91" o:title=""/>
          </v:shape>
          <o:OLEObject Type="Embed" ProgID="Visio.Drawing.11" ShapeID="_x0000_i1061" DrawAspect="Content" ObjectID="_1466568732" r:id="rId92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758FAA0A" w14:textId="77777777" w:rsidR="00D550D9" w:rsidRDefault="00777595" w:rsidP="00D550D9">
      <w:r>
        <w:object w:dxaOrig="10505" w:dyaOrig="3475" w14:anchorId="558D6282">
          <v:shape id="_x0000_i1062" type="#_x0000_t75" style="width:453.8pt;height:149.95pt" o:ole="">
            <v:imagedata r:id="rId93" o:title=""/>
          </v:shape>
          <o:OLEObject Type="Embed" ProgID="Visio.Drawing.11" ShapeID="_x0000_i1062" DrawAspect="Content" ObjectID="_1466568733" r:id="rId94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237B4A74" w14:textId="77777777" w:rsidR="00D550D9" w:rsidRDefault="00D550D9" w:rsidP="00D550D9">
      <w:r>
        <w:object w:dxaOrig="10505" w:dyaOrig="3475" w14:anchorId="2C08FA28">
          <v:shape id="_x0000_i1063" type="#_x0000_t75" style="width:453.8pt;height:149.95pt" o:ole="">
            <v:imagedata r:id="rId95" o:title=""/>
          </v:shape>
          <o:OLEObject Type="Embed" ProgID="Visio.Drawing.11" ShapeID="_x0000_i1063" DrawAspect="Content" ObjectID="_1466568734" r:id="rId96"/>
        </w:object>
      </w:r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4BE411B1" w14:textId="77777777" w:rsidR="00F063F0" w:rsidRDefault="00D550D9" w:rsidP="002D4455">
      <w:r>
        <w:object w:dxaOrig="10505" w:dyaOrig="3475" w14:anchorId="6F719DB4">
          <v:shape id="_x0000_i1064" type="#_x0000_t75" style="width:453.8pt;height:149.95pt" o:ole="">
            <v:imagedata r:id="rId97" o:title=""/>
          </v:shape>
          <o:OLEObject Type="Embed" ProgID="Visio.Drawing.11" ShapeID="_x0000_i1064" DrawAspect="Content" ObjectID="_1466568735" r:id="rId98"/>
        </w:object>
      </w:r>
    </w:p>
    <w:p w14:paraId="07878D12" w14:textId="77777777" w:rsidR="00F063F0" w:rsidRDefault="007D2D44" w:rsidP="002D4455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4BC0609" wp14:editId="6C408D04">
                <wp:simplePos x="0" y="0"/>
                <wp:positionH relativeFrom="column">
                  <wp:posOffset>414020</wp:posOffset>
                </wp:positionH>
                <wp:positionV relativeFrom="paragraph">
                  <wp:posOffset>1116965</wp:posOffset>
                </wp:positionV>
                <wp:extent cx="926465" cy="363855"/>
                <wp:effectExtent l="8890" t="7620" r="7620" b="9525"/>
                <wp:wrapNone/>
                <wp:docPr id="2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465" cy="36385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65A610" w14:textId="77777777" w:rsidR="00D550D9" w:rsidRDefault="00D550D9" w:rsidP="00D550D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EEF2DE8" wp14:editId="38C12AD2">
                                  <wp:extent cx="190500" cy="287326"/>
                                  <wp:effectExtent l="0" t="0" r="0" b="0"/>
                                  <wp:docPr id="1113" name="Grafik 1113" descr="C:\Users\bial\AppData\Local\Microsoft\Windows\Temporary Internet Files\Content.IE5\LV39IDUY\MC900015917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7" descr="C:\Users\bial\AppData\Local\Microsoft\Windows\Temporary Internet Files\Content.IE5\LV39IDUY\MC900015917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2873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59498C6" wp14:editId="10B5BFA5">
                                  <wp:extent cx="198120" cy="152400"/>
                                  <wp:effectExtent l="0" t="0" r="0" b="0"/>
                                  <wp:docPr id="1114" name="Grafik 11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785DD02" wp14:editId="557C54D1">
                                  <wp:extent cx="234057" cy="285809"/>
                                  <wp:effectExtent l="0" t="0" r="0" b="0"/>
                                  <wp:docPr id="1115" name="Grafik 1115" descr="C:\Users\bial\AppData\Local\Microsoft\Windows\Temporary Internet Files\Content.IE5\LV39IDUY\MC900354194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6" descr="C:\Users\bial\AppData\Local\Microsoft\Windows\Temporary Internet Files\Content.IE5\LV39IDUY\MC900354194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234057" cy="2858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4BC0609" id="Text Box 82" o:spid="_x0000_s1045" type="#_x0000_t202" style="position:absolute;margin-left:32.6pt;margin-top:87.95pt;width:72.95pt;height:28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" fillcolor="#dbe5f1 [660]" strokecolor="#dbe5f1 [660]">
                <v:textbox>
                  <w:txbxContent>
                    <w:p w14:paraId="7F65A610" w14:textId="77777777" w:rsidR="00D550D9" w:rsidRDefault="00D550D9" w:rsidP="00D550D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EEF2DE8" wp14:editId="38C12AD2">
                            <wp:extent cx="190500" cy="287326"/>
                            <wp:effectExtent l="0" t="0" r="0" b="0"/>
                            <wp:docPr id="1113" name="Grafik 1113" descr="C:\Users\bial\AppData\Local\Microsoft\Windows\Temporary Internet Files\Content.IE5\LV39IDUY\MC900015917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7" descr="C:\Users\bial\AppData\Local\Microsoft\Windows\Temporary Internet Files\Content.IE5\LV39IDUY\MC900015917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287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59498C6" wp14:editId="10B5BFA5">
                            <wp:extent cx="198120" cy="152400"/>
                            <wp:effectExtent l="0" t="0" r="0" b="0"/>
                            <wp:docPr id="1114" name="Grafik 11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785DD02" wp14:editId="557C54D1">
                            <wp:extent cx="234057" cy="285809"/>
                            <wp:effectExtent l="0" t="0" r="0" b="0"/>
                            <wp:docPr id="1115" name="Grafik 1115" descr="C:\Users\bial\AppData\Local\Microsoft\Windows\Temporary Internet Files\Content.IE5\LV39IDUY\MC900354194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6" descr="C:\Users\bial\AppData\Local\Microsoft\Windows\Temporary Internet Files\Content.IE5\LV39IDUY\MC900354194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234057" cy="2858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063F0">
        <w:object w:dxaOrig="10505" w:dyaOrig="3475" w14:anchorId="036EB523">
          <v:shape id="_x0000_i1065" type="#_x0000_t75" style="width:452.75pt;height:149.95pt" o:ole="">
            <v:imagedata r:id="rId99" o:title=""/>
          </v:shape>
          <o:OLEObject Type="Embed" ProgID="Visio.Drawing.11" ShapeID="_x0000_i1065" DrawAspect="Content" ObjectID="_1466568736" r:id="rId100"/>
        </w:object>
      </w:r>
    </w:p>
    <w:p w14:paraId="763B8FE0" w14:textId="77777777" w:rsidR="00D550D9" w:rsidRDefault="00D550D9" w:rsidP="00D550D9">
      <w:r>
        <w:sym w:font="Wingdings" w:char="F022"/>
      </w:r>
      <w:r>
        <w:t>----------------------------------------------------------------------------------------------------------------------------------</w:t>
      </w:r>
    </w:p>
    <w:p w14:paraId="660B883F" w14:textId="77777777" w:rsidR="00D550D9" w:rsidRDefault="00D550D9">
      <w:r>
        <w:br w:type="page"/>
      </w:r>
    </w:p>
    <w:p w14:paraId="6376CD19" w14:textId="77777777" w:rsidR="00D550D9" w:rsidRDefault="00576D19" w:rsidP="00D550D9">
      <w:r>
        <w:object w:dxaOrig="10505" w:dyaOrig="3475" w14:anchorId="4927BBBB">
          <v:shape id="_x0000_i1066" type="#_x0000_t75" style="width:453.8pt;height:149.95pt" o:ole="">
            <v:imagedata r:id="rId101" o:title=""/>
          </v:shape>
          <o:OLEObject Type="Embed" ProgID="Visio.Drawing.11" ShapeID="_x0000_i1066" DrawAspect="Content" ObjectID="_1466568737" r:id="rId102"/>
        </w:object>
      </w:r>
      <w:r w:rsidR="00D550D9">
        <w:sym w:font="Wingdings" w:char="F022"/>
      </w:r>
      <w:r w:rsidR="00D550D9">
        <w:t>----------------------------------------------------------------------------------------------------------------------------------</w:t>
      </w:r>
    </w:p>
    <w:p w14:paraId="5FA72DB8" w14:textId="77777777" w:rsidR="007F18F7" w:rsidRDefault="007F18F7"/>
    <w:p w14:paraId="2B91CC6E" w14:textId="77777777" w:rsidR="00810236" w:rsidRPr="00E211D5" w:rsidRDefault="00810236">
      <w:pPr>
        <w:rPr>
          <w:lang w:val="en-US"/>
        </w:rPr>
        <w:sectPr w:rsidR="00810236" w:rsidRPr="00E211D5" w:rsidSect="007F18F7">
          <w:headerReference w:type="default" r:id="rId103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135C509C" w14:textId="77777777" w:rsidR="003D7BD2" w:rsidRDefault="003D7BD2">
      <w:r>
        <w:lastRenderedPageBreak/>
        <w:br w:type="page"/>
      </w:r>
    </w:p>
    <w:p w14:paraId="578D306F" w14:textId="77777777" w:rsidR="000D08E0" w:rsidRDefault="003D7BD2" w:rsidP="00F672EB">
      <w:pPr>
        <w:rPr>
          <w:b/>
        </w:rPr>
      </w:pPr>
      <w:proofErr w:type="spellStart"/>
      <w:r w:rsidRPr="003D7BD2">
        <w:rPr>
          <w:b/>
        </w:rPr>
        <w:lastRenderedPageBreak/>
        <w:t>Être</w:t>
      </w:r>
      <w:proofErr w:type="spellEnd"/>
      <w:r w:rsidRPr="003D7BD2">
        <w:rPr>
          <w:b/>
        </w:rPr>
        <w:t xml:space="preserve"> </w:t>
      </w:r>
      <w:proofErr w:type="spellStart"/>
      <w:r w:rsidRPr="003D7BD2">
        <w:rPr>
          <w:b/>
        </w:rPr>
        <w:t>poli</w:t>
      </w:r>
      <w:proofErr w:type="spellEnd"/>
      <w:r w:rsidRPr="003D7BD2">
        <w:rPr>
          <w:b/>
        </w:rPr>
        <w:t>(e)</w:t>
      </w:r>
    </w:p>
    <w:p w14:paraId="5E880244" w14:textId="77777777" w:rsidR="003D7BD2" w:rsidRDefault="003D7BD2" w:rsidP="00F672EB">
      <w:pPr>
        <w:rPr>
          <w:b/>
        </w:rPr>
      </w:pPr>
    </w:p>
    <w:p w14:paraId="22CBD2C8" w14:textId="77777777" w:rsidR="003D7BD2" w:rsidRDefault="003D7BD2" w:rsidP="003D7BD2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</w:pPr>
      <w:r w:rsidRPr="003D7BD2">
        <w:t>Ordnen Sie die folgenden französischen Redewendungen den Kategorien zu.</w:t>
      </w:r>
    </w:p>
    <w:p w14:paraId="0062019A" w14:textId="77777777" w:rsidR="003D7BD2" w:rsidRDefault="003D7BD2" w:rsidP="00F672EB"/>
    <w:p w14:paraId="4AE4143C" w14:textId="77777777" w:rsidR="003D7BD2" w:rsidRPr="0043004D" w:rsidRDefault="0043004D" w:rsidP="004300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rPr>
          <w:i/>
          <w:lang w:val="en-US"/>
        </w:rPr>
      </w:pPr>
      <w:r w:rsidRPr="0000322E">
        <w:rPr>
          <w:i/>
          <w:lang w:val="fr-FR"/>
        </w:rPr>
        <w:t>Pourriez-vous + inf. …, s’il vous plait?</w:t>
      </w:r>
      <w:r w:rsidRPr="0000322E">
        <w:rPr>
          <w:i/>
          <w:lang w:val="fr-FR"/>
        </w:rPr>
        <w:tab/>
      </w:r>
      <w:r w:rsidRPr="00016DBF">
        <w:rPr>
          <w:i/>
          <w:lang w:val="fr-FR"/>
        </w:rPr>
        <w:t>◊</w:t>
      </w:r>
      <w:r w:rsidRPr="00016DBF">
        <w:rPr>
          <w:i/>
          <w:lang w:val="fr-FR"/>
        </w:rPr>
        <w:tab/>
        <w:t>Excusez-moi, …</w:t>
      </w:r>
      <w:r w:rsidRPr="00016DBF">
        <w:rPr>
          <w:i/>
          <w:lang w:val="fr-FR"/>
        </w:rPr>
        <w:tab/>
      </w:r>
      <w:r w:rsidRPr="00016DBF">
        <w:rPr>
          <w:i/>
          <w:lang w:val="fr-FR"/>
        </w:rPr>
        <w:tab/>
        <w:t>◊</w:t>
      </w:r>
      <w:r w:rsidRPr="00016DBF">
        <w:rPr>
          <w:i/>
          <w:lang w:val="fr-FR"/>
        </w:rPr>
        <w:tab/>
        <w:t xml:space="preserve">Merci. </w:t>
      </w:r>
      <w:r w:rsidRPr="0000322E">
        <w:rPr>
          <w:i/>
          <w:lang w:val="fr-FR"/>
        </w:rPr>
        <w:t>C’est gentil.</w:t>
      </w:r>
      <w:r w:rsidRPr="0000322E">
        <w:rPr>
          <w:i/>
          <w:lang w:val="fr-FR"/>
        </w:rPr>
        <w:tab/>
        <w:t>◊</w:t>
      </w:r>
      <w:r w:rsidRPr="0000322E">
        <w:rPr>
          <w:i/>
          <w:lang w:val="fr-FR"/>
        </w:rPr>
        <w:tab/>
        <w:t>Bonne journée.</w:t>
      </w:r>
      <w:r w:rsidRPr="0000322E">
        <w:rPr>
          <w:i/>
          <w:lang w:val="fr-FR"/>
        </w:rPr>
        <w:tab/>
      </w:r>
      <w:r w:rsidRPr="0000322E">
        <w:rPr>
          <w:i/>
          <w:lang w:val="fr-FR"/>
        </w:rPr>
        <w:tab/>
        <w:t>◊</w:t>
      </w:r>
      <w:r w:rsidRPr="0000322E">
        <w:rPr>
          <w:i/>
          <w:lang w:val="fr-FR"/>
        </w:rPr>
        <w:tab/>
        <w:t>… aimerait savoir à quelle heure/comment + inf</w:t>
      </w:r>
      <w:proofErr w:type="gramStart"/>
      <w:r w:rsidRPr="0000322E">
        <w:rPr>
          <w:i/>
          <w:lang w:val="fr-FR"/>
        </w:rPr>
        <w:t>./</w:t>
      </w:r>
      <w:proofErr w:type="gramEnd"/>
      <w:r w:rsidRPr="0000322E">
        <w:rPr>
          <w:i/>
          <w:lang w:val="fr-FR"/>
        </w:rPr>
        <w:t>où se trouve …</w:t>
      </w:r>
      <w:r w:rsidRPr="0000322E">
        <w:rPr>
          <w:i/>
          <w:lang w:val="fr-FR"/>
        </w:rPr>
        <w:tab/>
      </w:r>
      <w:r w:rsidRPr="0000322E">
        <w:rPr>
          <w:i/>
          <w:lang w:val="fr-FR"/>
        </w:rPr>
        <w:tab/>
      </w:r>
      <w:r w:rsidRPr="0043004D">
        <w:rPr>
          <w:i/>
          <w:lang w:val="en-US"/>
        </w:rPr>
        <w:t>◊</w:t>
      </w:r>
      <w:r w:rsidRPr="0043004D">
        <w:rPr>
          <w:i/>
          <w:lang w:val="en-US"/>
        </w:rPr>
        <w:tab/>
      </w:r>
      <w:proofErr w:type="spellStart"/>
      <w:r w:rsidRPr="0043004D">
        <w:rPr>
          <w:i/>
          <w:lang w:val="en-US"/>
        </w:rPr>
        <w:t>Pourriez-vous</w:t>
      </w:r>
      <w:proofErr w:type="spellEnd"/>
      <w:r w:rsidRPr="0043004D">
        <w:rPr>
          <w:i/>
          <w:lang w:val="en-US"/>
        </w:rPr>
        <w:t xml:space="preserve"> nous dire …</w:t>
      </w:r>
      <w:r w:rsidRPr="0043004D">
        <w:rPr>
          <w:i/>
          <w:lang w:val="en-US"/>
        </w:rPr>
        <w:tab/>
      </w:r>
      <w:r w:rsidRPr="0043004D">
        <w:rPr>
          <w:i/>
          <w:lang w:val="en-US"/>
        </w:rPr>
        <w:tab/>
        <w:t>◊</w:t>
      </w:r>
    </w:p>
    <w:p w14:paraId="2AE930D8" w14:textId="77777777" w:rsidR="003D7BD2" w:rsidRDefault="003D7BD2" w:rsidP="00F672EB">
      <w:pPr>
        <w:rPr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2"/>
        <w:gridCol w:w="4606"/>
      </w:tblGrid>
      <w:tr w:rsidR="00B74EDF" w14:paraId="69FBB61E" w14:textId="77777777" w:rsidTr="00B74EDF">
        <w:tc>
          <w:tcPr>
            <w:tcW w:w="4606" w:type="dxa"/>
          </w:tcPr>
          <w:p w14:paraId="4F0397AC" w14:textId="77777777" w:rsidR="00B74EDF" w:rsidRDefault="00B74EDF" w:rsidP="00F672EB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459E1BC" wp14:editId="573592E2">
                  <wp:extent cx="2804160" cy="2164080"/>
                  <wp:effectExtent l="0" t="0" r="0" b="0"/>
                  <wp:docPr id="1293" name="Diagramm 1293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4" r:lo="rId105" r:qs="rId106" r:cs="rId107"/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57DE8D15" w14:textId="77777777" w:rsidR="00B74EDF" w:rsidRDefault="00B74EDF" w:rsidP="00F672EB">
            <w:pPr>
              <w:rPr>
                <w:lang w:val="en-US"/>
              </w:rPr>
            </w:pPr>
          </w:p>
          <w:p w14:paraId="0FD7322D" w14:textId="77777777" w:rsidR="00B74EDF" w:rsidRDefault="00B74EDF" w:rsidP="00F672EB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</w:t>
            </w:r>
          </w:p>
          <w:p w14:paraId="4DACB021" w14:textId="77777777" w:rsidR="00B74EDF" w:rsidRDefault="00B74EDF" w:rsidP="00F672EB">
            <w:pPr>
              <w:rPr>
                <w:lang w:val="en-US"/>
              </w:rPr>
            </w:pPr>
          </w:p>
          <w:p w14:paraId="74EDBC46" w14:textId="77777777" w:rsidR="00B74EDF" w:rsidRDefault="00B74EDF" w:rsidP="00F672EB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5F5CC4E9" w14:textId="77777777" w:rsidR="00B74EDF" w:rsidRDefault="00B74EDF" w:rsidP="00F672EB">
            <w:pPr>
              <w:rPr>
                <w:lang w:val="en-US"/>
              </w:rPr>
            </w:pPr>
          </w:p>
          <w:p w14:paraId="04FB05AD" w14:textId="77777777" w:rsidR="00B74EDF" w:rsidRDefault="00B74EDF" w:rsidP="00F672EB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2D1567F5" w14:textId="77777777" w:rsidR="00B74EDF" w:rsidRDefault="00B74EDF" w:rsidP="00F672EB">
            <w:pPr>
              <w:rPr>
                <w:lang w:val="en-US"/>
              </w:rPr>
            </w:pPr>
          </w:p>
          <w:p w14:paraId="2941FEFE" w14:textId="77777777" w:rsidR="00B74EDF" w:rsidRDefault="00B74EDF" w:rsidP="00F672EB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63E019B5" w14:textId="77777777" w:rsidR="00B74EDF" w:rsidRDefault="00B74EDF" w:rsidP="00F672EB">
            <w:pPr>
              <w:rPr>
                <w:lang w:val="en-US"/>
              </w:rPr>
            </w:pPr>
          </w:p>
          <w:p w14:paraId="274720E1" w14:textId="77777777" w:rsidR="00B74EDF" w:rsidRDefault="00B74EDF" w:rsidP="00F672EB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6EC50F55" w14:textId="77777777" w:rsidR="00B74EDF" w:rsidRDefault="00B74EDF" w:rsidP="00F672EB">
            <w:pPr>
              <w:rPr>
                <w:lang w:val="en-US"/>
              </w:rPr>
            </w:pPr>
          </w:p>
          <w:p w14:paraId="18EA278B" w14:textId="77777777" w:rsidR="00B74EDF" w:rsidRDefault="00B74EDF" w:rsidP="00F672EB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</w:tc>
      </w:tr>
      <w:tr w:rsidR="00B74EDF" w14:paraId="5C631C46" w14:textId="77777777" w:rsidTr="00B74EDF">
        <w:tc>
          <w:tcPr>
            <w:tcW w:w="4606" w:type="dxa"/>
          </w:tcPr>
          <w:p w14:paraId="788686B2" w14:textId="77777777" w:rsidR="00B74EDF" w:rsidRDefault="00B74EDF" w:rsidP="00F672EB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D50BAAC" wp14:editId="5D1638C4">
                  <wp:extent cx="2537460" cy="2087880"/>
                  <wp:effectExtent l="0" t="0" r="0" b="0"/>
                  <wp:docPr id="1294" name="Diagramm 129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9" r:lo="rId110" r:qs="rId111" r:cs="rId112"/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5BEA46C9" w14:textId="77777777" w:rsidR="00B74EDF" w:rsidRDefault="00B74EDF" w:rsidP="00B74EDF">
            <w:pPr>
              <w:rPr>
                <w:lang w:val="en-US"/>
              </w:rPr>
            </w:pPr>
          </w:p>
          <w:p w14:paraId="45AA6B0E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</w:t>
            </w:r>
          </w:p>
          <w:p w14:paraId="35D9D05A" w14:textId="77777777" w:rsidR="00B74EDF" w:rsidRDefault="00B74EDF" w:rsidP="00B74EDF">
            <w:pPr>
              <w:rPr>
                <w:lang w:val="en-US"/>
              </w:rPr>
            </w:pPr>
          </w:p>
          <w:p w14:paraId="001AE57D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22E2A941" w14:textId="77777777" w:rsidR="00B74EDF" w:rsidRDefault="00B74EDF" w:rsidP="00B74EDF">
            <w:pPr>
              <w:rPr>
                <w:lang w:val="en-US"/>
              </w:rPr>
            </w:pPr>
          </w:p>
          <w:p w14:paraId="6C83E8F8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1B8D6FD3" w14:textId="77777777" w:rsidR="00B74EDF" w:rsidRDefault="00B74EDF" w:rsidP="00B74EDF">
            <w:pPr>
              <w:rPr>
                <w:lang w:val="en-US"/>
              </w:rPr>
            </w:pPr>
          </w:p>
          <w:p w14:paraId="1C07C3B4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70EB7FE4" w14:textId="77777777" w:rsidR="00B74EDF" w:rsidRDefault="00B74EDF" w:rsidP="00B74EDF">
            <w:pPr>
              <w:rPr>
                <w:lang w:val="en-US"/>
              </w:rPr>
            </w:pPr>
          </w:p>
          <w:p w14:paraId="1596542D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4328100C" w14:textId="77777777" w:rsidR="00B74EDF" w:rsidRDefault="00B74EDF" w:rsidP="00B74EDF">
            <w:pPr>
              <w:rPr>
                <w:lang w:val="en-US"/>
              </w:rPr>
            </w:pPr>
          </w:p>
          <w:p w14:paraId="72FC840F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</w:tc>
      </w:tr>
      <w:tr w:rsidR="00B74EDF" w14:paraId="3AA32C01" w14:textId="77777777" w:rsidTr="00B74EDF">
        <w:tc>
          <w:tcPr>
            <w:tcW w:w="4606" w:type="dxa"/>
          </w:tcPr>
          <w:p w14:paraId="614087C3" w14:textId="77777777" w:rsidR="00B74EDF" w:rsidRDefault="00B74EDF" w:rsidP="00F672EB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88CA0B4" wp14:editId="05FDE9A5">
                  <wp:extent cx="2499360" cy="2438400"/>
                  <wp:effectExtent l="0" t="0" r="0" b="0"/>
                  <wp:docPr id="1295" name="Diagramm 1295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14" r:lo="rId115" r:qs="rId116" r:cs="rId117"/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03A537FC" w14:textId="77777777" w:rsidR="00B74EDF" w:rsidRDefault="00B74EDF" w:rsidP="00B74EDF">
            <w:pPr>
              <w:rPr>
                <w:lang w:val="en-US"/>
              </w:rPr>
            </w:pPr>
          </w:p>
          <w:p w14:paraId="7461607D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56BF801D" w14:textId="77777777" w:rsidR="00B74EDF" w:rsidRDefault="00B74EDF" w:rsidP="00B74EDF">
            <w:pPr>
              <w:rPr>
                <w:lang w:val="en-US"/>
              </w:rPr>
            </w:pPr>
          </w:p>
          <w:p w14:paraId="0BA2B72C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7C59D644" w14:textId="77777777" w:rsidR="00B74EDF" w:rsidRDefault="00B74EDF" w:rsidP="00B74EDF">
            <w:pPr>
              <w:rPr>
                <w:lang w:val="en-US"/>
              </w:rPr>
            </w:pPr>
          </w:p>
          <w:p w14:paraId="1D7DF341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03E9C488" w14:textId="77777777" w:rsidR="00B74EDF" w:rsidRDefault="00B74EDF" w:rsidP="00B74EDF">
            <w:pPr>
              <w:rPr>
                <w:lang w:val="en-US"/>
              </w:rPr>
            </w:pPr>
          </w:p>
          <w:p w14:paraId="3A25468F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4310BBC8" w14:textId="77777777" w:rsidR="00B74EDF" w:rsidRDefault="00B74EDF" w:rsidP="00B74EDF">
            <w:pPr>
              <w:rPr>
                <w:lang w:val="en-US"/>
              </w:rPr>
            </w:pPr>
          </w:p>
          <w:p w14:paraId="7400CDB5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  <w:p w14:paraId="5DE081BA" w14:textId="77777777" w:rsidR="00B74EDF" w:rsidRDefault="00B74EDF" w:rsidP="00B74EDF">
            <w:pPr>
              <w:rPr>
                <w:lang w:val="en-US"/>
              </w:rPr>
            </w:pPr>
          </w:p>
          <w:p w14:paraId="08DDA8D8" w14:textId="77777777" w:rsidR="00B74EDF" w:rsidRDefault="00B74EDF" w:rsidP="00B74EDF">
            <w:pPr>
              <w:rPr>
                <w:lang w:val="en-US"/>
              </w:rPr>
            </w:pPr>
            <w:r>
              <w:rPr>
                <w:lang w:val="en-US"/>
              </w:rPr>
              <w:t>________________________________________</w:t>
            </w:r>
          </w:p>
        </w:tc>
      </w:tr>
    </w:tbl>
    <w:p w14:paraId="20DBEB6C" w14:textId="77777777" w:rsidR="00B74EDF" w:rsidRPr="0043004D" w:rsidRDefault="00B74EDF" w:rsidP="00F672EB">
      <w:pPr>
        <w:rPr>
          <w:lang w:val="en-US"/>
        </w:rPr>
      </w:pPr>
    </w:p>
    <w:p w14:paraId="2FE34588" w14:textId="77777777" w:rsidR="00A50E69" w:rsidRDefault="00B74EDF" w:rsidP="00A50E69">
      <w:pPr>
        <w:pStyle w:val="Listenabsatz"/>
        <w:numPr>
          <w:ilvl w:val="0"/>
          <w:numId w:val="4"/>
        </w:numPr>
        <w:shd w:val="clear" w:color="auto" w:fill="D9D9D9" w:themeFill="background1" w:themeFillShade="D9"/>
        <w:ind w:left="284" w:hanging="284"/>
        <w:sectPr w:rsidR="00A50E69" w:rsidSect="00810236">
          <w:headerReference w:type="default" r:id="rId119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t xml:space="preserve">Formulieren Sie weitere Redewendungen, die Ihnen in Sprachmittlungssituationen dienlich </w:t>
      </w:r>
      <w:r>
        <w:tab/>
        <w:t>sein können.</w:t>
      </w:r>
    </w:p>
    <w:p w14:paraId="3CEF4E32" w14:textId="77777777" w:rsidR="00B74EDF" w:rsidRPr="00A50E69" w:rsidRDefault="00A50E69" w:rsidP="00A50E69">
      <w:pPr>
        <w:pStyle w:val="Listenabsatz"/>
        <w:shd w:val="clear" w:color="auto" w:fill="FFFFFF" w:themeFill="background1"/>
        <w:ind w:left="0"/>
        <w:rPr>
          <w:b/>
        </w:rPr>
      </w:pPr>
      <w:r w:rsidRPr="00A50E69">
        <w:rPr>
          <w:b/>
        </w:rPr>
        <w:lastRenderedPageBreak/>
        <w:t>Lösung</w:t>
      </w:r>
    </w:p>
    <w:p w14:paraId="43979B32" w14:textId="77777777" w:rsidR="00A50E69" w:rsidRDefault="00A50E69" w:rsidP="00A50E69">
      <w:pPr>
        <w:pStyle w:val="Listenabsatz"/>
        <w:shd w:val="clear" w:color="auto" w:fill="FFFFFF" w:themeFill="background1"/>
        <w:ind w:left="0"/>
      </w:pPr>
    </w:p>
    <w:p w14:paraId="2A29AE7F" w14:textId="77777777" w:rsidR="00A50E69" w:rsidRDefault="00A50E69" w:rsidP="00A50E69">
      <w:pPr>
        <w:pStyle w:val="Listenabsatz"/>
        <w:shd w:val="clear" w:color="auto" w:fill="FFFFFF" w:themeFill="background1"/>
        <w:ind w:left="0"/>
      </w:pPr>
      <w:r>
        <w:t xml:space="preserve">Nicht direkt ins Deutsche übertragbare Begriffe sind insbesondere: </w:t>
      </w:r>
    </w:p>
    <w:p w14:paraId="1C18161B" w14:textId="77777777" w:rsidR="00A50E69" w:rsidRDefault="00A50E69" w:rsidP="00A50E69">
      <w:pPr>
        <w:pStyle w:val="Listenabsatz"/>
        <w:shd w:val="clear" w:color="auto" w:fill="FFFFFF" w:themeFill="background1"/>
        <w:ind w:left="0"/>
      </w:pPr>
    </w:p>
    <w:p w14:paraId="6314C6B9" w14:textId="77777777" w:rsidR="00A50E69" w:rsidRPr="0000322E" w:rsidRDefault="00A50E69" w:rsidP="00A50E69">
      <w:pPr>
        <w:pStyle w:val="Listenabsatz"/>
        <w:shd w:val="clear" w:color="auto" w:fill="FFFFFF" w:themeFill="background1"/>
        <w:ind w:left="0"/>
        <w:rPr>
          <w:lang w:val="fr-FR"/>
        </w:rPr>
      </w:pPr>
      <w:r w:rsidRPr="0000322E">
        <w:rPr>
          <w:lang w:val="fr-FR"/>
        </w:rPr>
        <w:t>1. carte bleue</w:t>
      </w:r>
    </w:p>
    <w:p w14:paraId="2F189AE6" w14:textId="77777777" w:rsidR="00A50E69" w:rsidRPr="0000322E" w:rsidRDefault="00A50E69" w:rsidP="00A50E69">
      <w:pPr>
        <w:pStyle w:val="Listenabsatz"/>
        <w:shd w:val="clear" w:color="auto" w:fill="FFFFFF" w:themeFill="background1"/>
        <w:ind w:left="0"/>
        <w:rPr>
          <w:lang w:val="fr-FR"/>
        </w:rPr>
      </w:pPr>
      <w:r w:rsidRPr="0000322E">
        <w:rPr>
          <w:lang w:val="fr-FR"/>
        </w:rPr>
        <w:t>2. salle polyvalente</w:t>
      </w:r>
    </w:p>
    <w:p w14:paraId="5DFB2E6A" w14:textId="77777777" w:rsidR="00A50E69" w:rsidRPr="0000322E" w:rsidRDefault="00A50E69" w:rsidP="00A50E69">
      <w:pPr>
        <w:pStyle w:val="Listenabsatz"/>
        <w:shd w:val="clear" w:color="auto" w:fill="FFFFFF" w:themeFill="background1"/>
        <w:ind w:left="0"/>
        <w:rPr>
          <w:lang w:val="fr-FR"/>
        </w:rPr>
      </w:pPr>
      <w:r w:rsidRPr="0000322E">
        <w:rPr>
          <w:lang w:val="fr-FR"/>
        </w:rPr>
        <w:t>3. forfait ménage</w:t>
      </w:r>
    </w:p>
    <w:p w14:paraId="08306F94" w14:textId="77777777" w:rsidR="00A50E69" w:rsidRPr="0000322E" w:rsidRDefault="00A50E69" w:rsidP="00A50E69">
      <w:pPr>
        <w:pStyle w:val="Listenabsatz"/>
        <w:shd w:val="clear" w:color="auto" w:fill="FFFFFF" w:themeFill="background1"/>
        <w:ind w:left="0"/>
        <w:rPr>
          <w:lang w:val="fr-FR"/>
        </w:rPr>
      </w:pPr>
      <w:r w:rsidRPr="0000322E">
        <w:rPr>
          <w:lang w:val="fr-FR"/>
        </w:rPr>
        <w:t>4. kit linge</w:t>
      </w:r>
    </w:p>
    <w:p w14:paraId="453536CA" w14:textId="77777777" w:rsidR="00A50E69" w:rsidRPr="0000322E" w:rsidRDefault="00A50E69" w:rsidP="00A50E69">
      <w:pPr>
        <w:pStyle w:val="Listenabsatz"/>
        <w:shd w:val="clear" w:color="auto" w:fill="FFFFFF" w:themeFill="background1"/>
        <w:ind w:left="0"/>
        <w:rPr>
          <w:lang w:val="fr-FR"/>
        </w:rPr>
      </w:pPr>
      <w:r w:rsidRPr="0000322E">
        <w:rPr>
          <w:lang w:val="fr-FR"/>
        </w:rPr>
        <w:t>5. navette</w:t>
      </w:r>
    </w:p>
    <w:p w14:paraId="2583BBCD" w14:textId="77777777" w:rsidR="00A50E69" w:rsidRPr="0000322E" w:rsidRDefault="00A50E69" w:rsidP="00A50E69">
      <w:pPr>
        <w:pStyle w:val="Listenabsatz"/>
        <w:shd w:val="clear" w:color="auto" w:fill="FFFFFF" w:themeFill="background1"/>
        <w:ind w:left="0"/>
        <w:rPr>
          <w:lang w:val="fr-FR"/>
        </w:rPr>
      </w:pPr>
      <w:r w:rsidRPr="0000322E">
        <w:rPr>
          <w:lang w:val="fr-FR"/>
        </w:rPr>
        <w:t>6. Bonne installation!</w:t>
      </w:r>
    </w:p>
    <w:sectPr w:rsidR="00A50E69" w:rsidRPr="0000322E" w:rsidSect="00810236">
      <w:headerReference w:type="default" r:id="rId120"/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0546C7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7BE7A46" w14:textId="77777777" w:rsidR="00D11756" w:rsidRDefault="00D11756" w:rsidP="00810236">
      <w:pPr>
        <w:spacing w:line="240" w:lineRule="auto"/>
      </w:pPr>
      <w:r>
        <w:separator/>
      </w:r>
    </w:p>
  </w:endnote>
  <w:endnote w:type="continuationSeparator" w:id="0">
    <w:p w14:paraId="7349B72D" w14:textId="77777777" w:rsidR="00D11756" w:rsidRDefault="00D11756" w:rsidP="0081023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AAEF1C" w14:textId="77777777" w:rsidR="00D11756" w:rsidRDefault="00D11756" w:rsidP="00810236">
      <w:pPr>
        <w:spacing w:line="240" w:lineRule="auto"/>
      </w:pPr>
      <w:r>
        <w:separator/>
      </w:r>
    </w:p>
  </w:footnote>
  <w:footnote w:type="continuationSeparator" w:id="0">
    <w:p w14:paraId="44AA8D15" w14:textId="77777777" w:rsidR="00D11756" w:rsidRDefault="00D11756" w:rsidP="0081023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4E13A3" w14:textId="77777777" w:rsidR="007F18F7" w:rsidRDefault="00E47B1E" w:rsidP="00810236">
    <w:pPr>
      <w:pStyle w:val="Kopfzeile"/>
      <w:jc w:val="both"/>
    </w:pPr>
    <w:r>
      <w:rPr>
        <w:noProof/>
      </w:rPr>
      <w:pict w14:anchorId="263F32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left:0;text-align:left;margin-left:3.45pt;margin-top:-67.3pt;width:23.15pt;height:51.05pt;z-index:251667456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5" DrawAspect="Content" ObjectID="_1466568739" r:id="rId2"/>
      </w:pict>
    </w:r>
  </w:p>
  <w:p w14:paraId="0354278A" w14:textId="77777777" w:rsidR="007F18F7" w:rsidRPr="00473D99" w:rsidRDefault="007F18F7" w:rsidP="00810236">
    <w:pPr>
      <w:rPr>
        <w:b/>
        <w:lang w:val="fr-FR"/>
      </w:rPr>
    </w:pPr>
    <w:r>
      <w:rPr>
        <w:b/>
      </w:rPr>
      <w:tab/>
    </w:r>
    <w:r w:rsidRPr="0000322E">
      <w:rPr>
        <w:b/>
        <w:lang w:val="fr-FR"/>
      </w:rPr>
      <w:t>En route vers S</w:t>
    </w:r>
    <w:r w:rsidRPr="0000322E">
      <w:rPr>
        <w:b/>
        <w:vertAlign w:val="superscript"/>
        <w:lang w:val="fr-FR"/>
      </w:rPr>
      <w:t>t</w:t>
    </w:r>
    <w:r w:rsidRPr="0000322E">
      <w:rPr>
        <w:b/>
        <w:lang w:val="fr-FR"/>
      </w:rPr>
      <w:t xml:space="preserve"> Malo</w:t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D5358D">
      <w:rPr>
        <w:b/>
        <w:lang w:val="fr-FR"/>
      </w:rPr>
      <w:t>Fiche de travail</w:t>
    </w:r>
  </w:p>
  <w:p w14:paraId="4E7D8C02" w14:textId="77777777" w:rsidR="007F18F7" w:rsidRPr="0000322E" w:rsidRDefault="007F18F7" w:rsidP="00810236">
    <w:pPr>
      <w:pStyle w:val="Kopfzeile"/>
      <w:pBdr>
        <w:bottom w:val="single" w:sz="4" w:space="1" w:color="auto"/>
      </w:pBdr>
      <w:jc w:val="both"/>
      <w:rPr>
        <w:b/>
        <w:lang w:val="fr-FR"/>
      </w:rPr>
    </w:pPr>
  </w:p>
  <w:p w14:paraId="41710F62" w14:textId="77777777" w:rsidR="007F18F7" w:rsidRPr="0000322E" w:rsidRDefault="007F18F7">
    <w:pPr>
      <w:pStyle w:val="Kopfzeile"/>
      <w:rPr>
        <w:lang w:val="fr-FR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1ED153" w14:textId="77777777" w:rsidR="003D7BD2" w:rsidRDefault="00E47B1E" w:rsidP="00810236">
    <w:pPr>
      <w:pStyle w:val="Kopfzeile"/>
      <w:jc w:val="both"/>
    </w:pPr>
    <w:r>
      <w:rPr>
        <w:noProof/>
      </w:rPr>
      <w:pict w14:anchorId="6177797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left:0;text-align:left;margin-left:3.45pt;margin-top:-67.3pt;width:23.15pt;height:51.05pt;z-index:251669504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6" DrawAspect="Content" ObjectID="_1466568740" r:id="rId2"/>
      </w:pict>
    </w:r>
  </w:p>
  <w:p w14:paraId="43511F8A" w14:textId="77777777" w:rsidR="003D7BD2" w:rsidRPr="00473D99" w:rsidRDefault="003D7BD2" w:rsidP="00810236">
    <w:pPr>
      <w:rPr>
        <w:b/>
        <w:lang w:val="fr-FR"/>
      </w:rPr>
    </w:pPr>
    <w:r>
      <w:rPr>
        <w:b/>
      </w:rPr>
      <w:tab/>
    </w:r>
    <w:r w:rsidRPr="0000322E">
      <w:rPr>
        <w:b/>
        <w:lang w:val="fr-FR"/>
      </w:rPr>
      <w:t>En route vers S</w:t>
    </w:r>
    <w:r w:rsidRPr="0000322E">
      <w:rPr>
        <w:b/>
        <w:vertAlign w:val="superscript"/>
        <w:lang w:val="fr-FR"/>
      </w:rPr>
      <w:t>t</w:t>
    </w:r>
    <w:r w:rsidRPr="0000322E">
      <w:rPr>
        <w:b/>
        <w:lang w:val="fr-FR"/>
      </w:rPr>
      <w:t xml:space="preserve"> Malo</w:t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>
      <w:rPr>
        <w:b/>
        <w:lang w:val="fr-FR"/>
      </w:rPr>
      <w:t>Matériel 1</w:t>
    </w:r>
  </w:p>
  <w:p w14:paraId="1A33C86D" w14:textId="77777777" w:rsidR="003D7BD2" w:rsidRPr="0000322E" w:rsidRDefault="003D7BD2" w:rsidP="00810236">
    <w:pPr>
      <w:pStyle w:val="Kopfzeile"/>
      <w:pBdr>
        <w:bottom w:val="single" w:sz="4" w:space="1" w:color="auto"/>
      </w:pBdr>
      <w:jc w:val="both"/>
      <w:rPr>
        <w:b/>
        <w:lang w:val="fr-FR"/>
      </w:rPr>
    </w:pPr>
  </w:p>
  <w:p w14:paraId="4F9CC886" w14:textId="77777777" w:rsidR="003D7BD2" w:rsidRPr="0000322E" w:rsidRDefault="003D7BD2">
    <w:pPr>
      <w:pStyle w:val="Kopfzeile"/>
      <w:rPr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DB1391" w14:textId="77777777" w:rsidR="003D7BD2" w:rsidRDefault="00E47B1E" w:rsidP="00810236">
    <w:pPr>
      <w:pStyle w:val="Kopfzeile"/>
      <w:jc w:val="both"/>
    </w:pPr>
    <w:r>
      <w:rPr>
        <w:noProof/>
      </w:rPr>
      <w:pict w14:anchorId="3F7AED1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3.45pt;margin-top:-67.3pt;width:23.15pt;height:51.05pt;z-index:251671552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7" DrawAspect="Content" ObjectID="_1466568741" r:id="rId2"/>
      </w:pict>
    </w:r>
  </w:p>
  <w:p w14:paraId="2D8A9870" w14:textId="77777777" w:rsidR="003D7BD2" w:rsidRPr="00473D99" w:rsidRDefault="003D7BD2" w:rsidP="00810236">
    <w:pPr>
      <w:rPr>
        <w:b/>
        <w:lang w:val="fr-FR"/>
      </w:rPr>
    </w:pPr>
    <w:r>
      <w:rPr>
        <w:b/>
      </w:rPr>
      <w:tab/>
    </w:r>
    <w:r w:rsidRPr="0000322E">
      <w:rPr>
        <w:b/>
        <w:lang w:val="fr-FR"/>
      </w:rPr>
      <w:t>En route vers S</w:t>
    </w:r>
    <w:r w:rsidRPr="0000322E">
      <w:rPr>
        <w:b/>
        <w:vertAlign w:val="superscript"/>
        <w:lang w:val="fr-FR"/>
      </w:rPr>
      <w:t>t</w:t>
    </w:r>
    <w:r w:rsidRPr="0000322E">
      <w:rPr>
        <w:b/>
        <w:lang w:val="fr-FR"/>
      </w:rPr>
      <w:t xml:space="preserve"> Malo</w:t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>
      <w:rPr>
        <w:b/>
        <w:lang w:val="fr-FR"/>
      </w:rPr>
      <w:t>Matériel 1</w:t>
    </w:r>
  </w:p>
  <w:p w14:paraId="3906D6B5" w14:textId="77777777" w:rsidR="003D7BD2" w:rsidRPr="0000322E" w:rsidRDefault="003D7BD2" w:rsidP="00810236">
    <w:pPr>
      <w:pStyle w:val="Kopfzeile"/>
      <w:pBdr>
        <w:bottom w:val="single" w:sz="4" w:space="1" w:color="auto"/>
      </w:pBdr>
      <w:jc w:val="both"/>
      <w:rPr>
        <w:lang w:val="fr-FR"/>
      </w:rPr>
    </w:pPr>
  </w:p>
  <w:p w14:paraId="5667A54F" w14:textId="77777777" w:rsidR="003D7BD2" w:rsidRPr="0000322E" w:rsidRDefault="003D7BD2">
    <w:pPr>
      <w:pStyle w:val="Kopfzeile"/>
      <w:rPr>
        <w:lang w:val="fr-FR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19FDE6" w14:textId="77777777" w:rsidR="003D7BD2" w:rsidRDefault="00E47B1E" w:rsidP="00810236">
    <w:pPr>
      <w:pStyle w:val="Kopfzeile"/>
      <w:jc w:val="both"/>
    </w:pPr>
    <w:r>
      <w:rPr>
        <w:noProof/>
      </w:rPr>
      <w:pict w14:anchorId="69E694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left:0;text-align:left;margin-left:3.45pt;margin-top:-67.3pt;width:23.15pt;height:51.05pt;z-index:251673600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8" DrawAspect="Content" ObjectID="_1466568742" r:id="rId2"/>
      </w:pict>
    </w:r>
  </w:p>
  <w:p w14:paraId="5B2E2018" w14:textId="77777777" w:rsidR="003D7BD2" w:rsidRPr="00473D99" w:rsidRDefault="003D7BD2" w:rsidP="00810236">
    <w:pPr>
      <w:rPr>
        <w:b/>
        <w:lang w:val="fr-FR"/>
      </w:rPr>
    </w:pPr>
    <w:r>
      <w:rPr>
        <w:b/>
      </w:rPr>
      <w:tab/>
    </w:r>
    <w:r w:rsidRPr="0000322E">
      <w:rPr>
        <w:b/>
        <w:lang w:val="fr-FR"/>
      </w:rPr>
      <w:t>En route vers S</w:t>
    </w:r>
    <w:r w:rsidRPr="0000322E">
      <w:rPr>
        <w:b/>
        <w:vertAlign w:val="superscript"/>
        <w:lang w:val="fr-FR"/>
      </w:rPr>
      <w:t>t</w:t>
    </w:r>
    <w:r w:rsidRPr="0000322E">
      <w:rPr>
        <w:b/>
        <w:lang w:val="fr-FR"/>
      </w:rPr>
      <w:t xml:space="preserve"> Malo</w:t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 w:rsidRPr="0000322E">
      <w:rPr>
        <w:b/>
        <w:lang w:val="fr-FR"/>
      </w:rPr>
      <w:tab/>
    </w:r>
    <w:r>
      <w:rPr>
        <w:b/>
        <w:lang w:val="fr-FR"/>
      </w:rPr>
      <w:t>Matériel 2</w:t>
    </w:r>
  </w:p>
  <w:p w14:paraId="139213C2" w14:textId="77777777" w:rsidR="003D7BD2" w:rsidRPr="0000322E" w:rsidRDefault="003D7BD2" w:rsidP="00810236">
    <w:pPr>
      <w:pStyle w:val="Kopfzeile"/>
      <w:pBdr>
        <w:bottom w:val="single" w:sz="4" w:space="1" w:color="auto"/>
      </w:pBdr>
      <w:jc w:val="both"/>
      <w:rPr>
        <w:lang w:val="fr-FR"/>
      </w:rPr>
    </w:pPr>
  </w:p>
  <w:p w14:paraId="660CC78D" w14:textId="77777777" w:rsidR="003D7BD2" w:rsidRPr="0000322E" w:rsidRDefault="003D7BD2">
    <w:pPr>
      <w:pStyle w:val="Kopfzeile"/>
      <w:rPr>
        <w:lang w:val="fr-FR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2953A4" w14:textId="77777777" w:rsidR="00B74EDF" w:rsidRPr="00473D99" w:rsidRDefault="00E47B1E" w:rsidP="003D7BD2">
    <w:pPr>
      <w:rPr>
        <w:b/>
        <w:lang w:val="fr-FR"/>
      </w:rPr>
    </w:pPr>
    <w:r>
      <w:rPr>
        <w:b/>
        <w:noProof/>
        <w:lang w:eastAsia="de-DE"/>
      </w:rPr>
      <w:pict w14:anchorId="4DC990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7.65pt;margin-top:-66.45pt;width:23.15pt;height:51.05pt;z-index:251674624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9" DrawAspect="Content" ObjectID="_1466568743" r:id="rId2"/>
      </w:pict>
    </w:r>
    <w:r w:rsidR="00B74EDF" w:rsidRPr="0000322E">
      <w:rPr>
        <w:b/>
        <w:lang w:val="fr-FR"/>
      </w:rPr>
      <w:tab/>
      <w:t>En route vers S</w:t>
    </w:r>
    <w:r w:rsidR="00B74EDF" w:rsidRPr="0000322E">
      <w:rPr>
        <w:b/>
        <w:vertAlign w:val="superscript"/>
        <w:lang w:val="fr-FR"/>
      </w:rPr>
      <w:t>t</w:t>
    </w:r>
    <w:r w:rsidR="00B74EDF" w:rsidRPr="0000322E">
      <w:rPr>
        <w:b/>
        <w:lang w:val="fr-FR"/>
      </w:rPr>
      <w:t xml:space="preserve"> Malo</w:t>
    </w:r>
    <w:r w:rsidR="00B74EDF" w:rsidRPr="0000322E">
      <w:rPr>
        <w:b/>
        <w:lang w:val="fr-FR"/>
      </w:rPr>
      <w:tab/>
    </w:r>
    <w:r w:rsidR="00B74EDF" w:rsidRPr="0000322E">
      <w:rPr>
        <w:b/>
        <w:lang w:val="fr-FR"/>
      </w:rPr>
      <w:tab/>
    </w:r>
    <w:r w:rsidR="00B74EDF" w:rsidRPr="0000322E">
      <w:rPr>
        <w:b/>
        <w:lang w:val="fr-FR"/>
      </w:rPr>
      <w:tab/>
    </w:r>
    <w:r w:rsidR="00B74EDF" w:rsidRPr="0000322E">
      <w:rPr>
        <w:b/>
        <w:lang w:val="fr-FR"/>
      </w:rPr>
      <w:tab/>
    </w:r>
    <w:r w:rsidR="00B74EDF" w:rsidRPr="0000322E">
      <w:rPr>
        <w:b/>
        <w:lang w:val="fr-FR"/>
      </w:rPr>
      <w:tab/>
    </w:r>
    <w:r w:rsidR="00B74EDF" w:rsidRPr="0000322E">
      <w:rPr>
        <w:b/>
        <w:lang w:val="fr-FR"/>
      </w:rPr>
      <w:tab/>
    </w:r>
    <w:r w:rsidR="00B74EDF" w:rsidRPr="0000322E">
      <w:rPr>
        <w:b/>
        <w:lang w:val="fr-FR"/>
      </w:rPr>
      <w:tab/>
    </w:r>
    <w:r w:rsidR="00B74EDF">
      <w:rPr>
        <w:b/>
        <w:lang w:val="fr-FR"/>
      </w:rPr>
      <w:t>Matériel 4</w:t>
    </w:r>
  </w:p>
  <w:p w14:paraId="4B7A7459" w14:textId="77777777" w:rsidR="00B74EDF" w:rsidRPr="0000322E" w:rsidRDefault="00B74EDF" w:rsidP="003D7BD2">
    <w:pPr>
      <w:pStyle w:val="Kopfzeile"/>
      <w:pBdr>
        <w:bottom w:val="single" w:sz="4" w:space="1" w:color="auto"/>
      </w:pBdr>
      <w:jc w:val="both"/>
      <w:rPr>
        <w:lang w:val="fr-FR"/>
      </w:rPr>
    </w:pPr>
  </w:p>
  <w:p w14:paraId="33CE55E5" w14:textId="77777777" w:rsidR="00B74EDF" w:rsidRPr="0000322E" w:rsidRDefault="00B74EDF">
    <w:pPr>
      <w:pStyle w:val="Kopfzeile"/>
      <w:rPr>
        <w:lang w:val="fr-FR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20A2E7" w14:textId="77777777" w:rsidR="00A50E69" w:rsidRPr="00473D99" w:rsidRDefault="00E47B1E" w:rsidP="003D7BD2">
    <w:pPr>
      <w:rPr>
        <w:b/>
        <w:lang w:val="fr-FR"/>
      </w:rPr>
    </w:pPr>
    <w:r>
      <w:rPr>
        <w:b/>
        <w:noProof/>
        <w:lang w:eastAsia="de-DE"/>
      </w:rPr>
      <w:pict w14:anchorId="48A670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0" type="#_x0000_t75" style="position:absolute;margin-left:11.25pt;margin-top:-67.65pt;width:23.15pt;height:51.05pt;z-index:251675648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60" DrawAspect="Content" ObjectID="_1466568744" r:id="rId2"/>
      </w:pict>
    </w:r>
    <w:r w:rsidR="00A50E69">
      <w:rPr>
        <w:b/>
      </w:rPr>
      <w:tab/>
    </w:r>
    <w:r w:rsidR="00A50E69" w:rsidRPr="00A50E69">
      <w:rPr>
        <w:b/>
      </w:rPr>
      <w:t xml:space="preserve">En route </w:t>
    </w:r>
    <w:proofErr w:type="spellStart"/>
    <w:r w:rsidR="00A50E69" w:rsidRPr="00A50E69">
      <w:rPr>
        <w:b/>
      </w:rPr>
      <w:t>vers</w:t>
    </w:r>
    <w:proofErr w:type="spellEnd"/>
    <w:r w:rsidR="00A50E69" w:rsidRPr="00A50E69">
      <w:rPr>
        <w:b/>
      </w:rPr>
      <w:t xml:space="preserve"> S</w:t>
    </w:r>
    <w:r w:rsidR="00A50E69" w:rsidRPr="00A50E69">
      <w:rPr>
        <w:b/>
        <w:vertAlign w:val="superscript"/>
      </w:rPr>
      <w:t>t</w:t>
    </w:r>
    <w:r w:rsidR="00A50E69" w:rsidRPr="00A50E69">
      <w:rPr>
        <w:b/>
      </w:rPr>
      <w:t xml:space="preserve"> Malo</w:t>
    </w:r>
    <w:r w:rsidR="00A50E69" w:rsidRPr="00A50E69">
      <w:rPr>
        <w:b/>
      </w:rPr>
      <w:tab/>
    </w:r>
    <w:r w:rsidR="00A50E69" w:rsidRPr="00A50E69">
      <w:rPr>
        <w:b/>
      </w:rPr>
      <w:tab/>
    </w:r>
    <w:r w:rsidR="00A50E69" w:rsidRPr="00A50E69">
      <w:rPr>
        <w:b/>
      </w:rPr>
      <w:tab/>
    </w:r>
    <w:r w:rsidR="00A50E69" w:rsidRPr="00A50E69">
      <w:rPr>
        <w:b/>
      </w:rPr>
      <w:tab/>
    </w:r>
    <w:r w:rsidR="00A50E69" w:rsidRPr="00A50E69">
      <w:rPr>
        <w:b/>
      </w:rPr>
      <w:tab/>
    </w:r>
    <w:r w:rsidR="00A50E69" w:rsidRPr="00A50E69">
      <w:rPr>
        <w:b/>
      </w:rPr>
      <w:tab/>
    </w:r>
    <w:r w:rsidR="00A50E69" w:rsidRPr="00A50E69">
      <w:rPr>
        <w:b/>
      </w:rPr>
      <w:tab/>
    </w:r>
    <w:proofErr w:type="spellStart"/>
    <w:r w:rsidR="00A50E69">
      <w:rPr>
        <w:b/>
        <w:lang w:val="fr-FR"/>
      </w:rPr>
      <w:t>Lösung</w:t>
    </w:r>
    <w:proofErr w:type="spellEnd"/>
  </w:p>
  <w:p w14:paraId="4716751F" w14:textId="77777777" w:rsidR="00A50E69" w:rsidRPr="00A50E69" w:rsidRDefault="00A50E69" w:rsidP="003D7BD2">
    <w:pPr>
      <w:pStyle w:val="Kopfzeile"/>
      <w:pBdr>
        <w:bottom w:val="single" w:sz="4" w:space="1" w:color="auto"/>
      </w:pBdr>
      <w:jc w:val="both"/>
    </w:pPr>
  </w:p>
  <w:p w14:paraId="4398141B" w14:textId="77777777" w:rsidR="00A50E69" w:rsidRPr="00A50E69" w:rsidRDefault="00A50E6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147F"/>
    <w:multiLevelType w:val="hybridMultilevel"/>
    <w:tmpl w:val="E0FA6B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804E37"/>
    <w:multiLevelType w:val="hybridMultilevel"/>
    <w:tmpl w:val="CA5233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1D6F22"/>
    <w:multiLevelType w:val="hybridMultilevel"/>
    <w:tmpl w:val="888849DC"/>
    <w:lvl w:ilvl="0" w:tplc="DA662488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4A04C2"/>
    <w:multiLevelType w:val="hybridMultilevel"/>
    <w:tmpl w:val="5562F0C2"/>
    <w:lvl w:ilvl="0" w:tplc="DA662488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9B7C52"/>
    <w:multiLevelType w:val="hybridMultilevel"/>
    <w:tmpl w:val="92AEA900"/>
    <w:lvl w:ilvl="0" w:tplc="D6F64858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4B62D6D"/>
    <w:multiLevelType w:val="hybridMultilevel"/>
    <w:tmpl w:val="D8AAAD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Luetgens">
    <w15:presenceInfo w15:providerId="None" w15:userId="Luetgen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7E61"/>
    <w:rsid w:val="0000322E"/>
    <w:rsid w:val="00016DBF"/>
    <w:rsid w:val="000329F5"/>
    <w:rsid w:val="000D08E0"/>
    <w:rsid w:val="000D6E21"/>
    <w:rsid w:val="000E431B"/>
    <w:rsid w:val="001372F8"/>
    <w:rsid w:val="001A3535"/>
    <w:rsid w:val="00225C4A"/>
    <w:rsid w:val="00233406"/>
    <w:rsid w:val="002D4455"/>
    <w:rsid w:val="00341AAD"/>
    <w:rsid w:val="003552AC"/>
    <w:rsid w:val="00387E61"/>
    <w:rsid w:val="003C5958"/>
    <w:rsid w:val="003C6412"/>
    <w:rsid w:val="003D7BD2"/>
    <w:rsid w:val="003F769F"/>
    <w:rsid w:val="004128D8"/>
    <w:rsid w:val="0043004D"/>
    <w:rsid w:val="00471B04"/>
    <w:rsid w:val="004C5FB1"/>
    <w:rsid w:val="005005E1"/>
    <w:rsid w:val="00506114"/>
    <w:rsid w:val="00576D19"/>
    <w:rsid w:val="005E2879"/>
    <w:rsid w:val="005F552D"/>
    <w:rsid w:val="006275E1"/>
    <w:rsid w:val="00634B63"/>
    <w:rsid w:val="006526D6"/>
    <w:rsid w:val="00652C2B"/>
    <w:rsid w:val="00656EDE"/>
    <w:rsid w:val="006B1336"/>
    <w:rsid w:val="006D3D05"/>
    <w:rsid w:val="00777595"/>
    <w:rsid w:val="007D2D44"/>
    <w:rsid w:val="007D7CB3"/>
    <w:rsid w:val="007F18F7"/>
    <w:rsid w:val="007F4644"/>
    <w:rsid w:val="007F578C"/>
    <w:rsid w:val="00810236"/>
    <w:rsid w:val="008A028C"/>
    <w:rsid w:val="009A2539"/>
    <w:rsid w:val="009F2E19"/>
    <w:rsid w:val="00A40774"/>
    <w:rsid w:val="00A50E69"/>
    <w:rsid w:val="00A93983"/>
    <w:rsid w:val="00AC7738"/>
    <w:rsid w:val="00AD47DF"/>
    <w:rsid w:val="00B675D2"/>
    <w:rsid w:val="00B74C03"/>
    <w:rsid w:val="00B74EDF"/>
    <w:rsid w:val="00BA4EF2"/>
    <w:rsid w:val="00BE2AAA"/>
    <w:rsid w:val="00C05D49"/>
    <w:rsid w:val="00CA5277"/>
    <w:rsid w:val="00CB6F64"/>
    <w:rsid w:val="00CB7AB9"/>
    <w:rsid w:val="00D02D07"/>
    <w:rsid w:val="00D11756"/>
    <w:rsid w:val="00D4640C"/>
    <w:rsid w:val="00D53277"/>
    <w:rsid w:val="00D550D9"/>
    <w:rsid w:val="00D772E2"/>
    <w:rsid w:val="00E03D0A"/>
    <w:rsid w:val="00E1311A"/>
    <w:rsid w:val="00E211D5"/>
    <w:rsid w:val="00E47B1E"/>
    <w:rsid w:val="00E50201"/>
    <w:rsid w:val="00E770B7"/>
    <w:rsid w:val="00F063F0"/>
    <w:rsid w:val="00F672EB"/>
    <w:rsid w:val="00FB76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11624F3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4640C"/>
  </w:style>
  <w:style w:type="paragraph" w:styleId="berschrift1">
    <w:name w:val="heading 1"/>
    <w:basedOn w:val="Standard"/>
    <w:next w:val="Standard"/>
    <w:link w:val="berschrift1Zchn"/>
    <w:uiPriority w:val="9"/>
    <w:qFormat/>
    <w:rsid w:val="002D445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7E6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7E61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3552AC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E131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131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1311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131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1311A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810236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0236"/>
  </w:style>
  <w:style w:type="paragraph" w:styleId="Fuzeile">
    <w:name w:val="footer"/>
    <w:basedOn w:val="Standard"/>
    <w:link w:val="FuzeileZchn"/>
    <w:uiPriority w:val="99"/>
    <w:unhideWhenUsed/>
    <w:rsid w:val="00810236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0236"/>
  </w:style>
  <w:style w:type="paragraph" w:styleId="Listenabsatz">
    <w:name w:val="List Paragraph"/>
    <w:basedOn w:val="Standard"/>
    <w:uiPriority w:val="34"/>
    <w:qFormat/>
    <w:rsid w:val="00E770B7"/>
    <w:pPr>
      <w:ind w:left="720"/>
      <w:contextualSpacing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E211D5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E211D5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E211D5"/>
    <w:rPr>
      <w:vertAlign w:val="superscript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D44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D445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D44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7D2D4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4640C"/>
  </w:style>
  <w:style w:type="paragraph" w:styleId="berschrift1">
    <w:name w:val="heading 1"/>
    <w:basedOn w:val="Standard"/>
    <w:next w:val="Standard"/>
    <w:link w:val="berschrift1Zchn"/>
    <w:uiPriority w:val="9"/>
    <w:qFormat/>
    <w:rsid w:val="002D445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7E6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7E61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3552AC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E131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131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1311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131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1311A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810236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0236"/>
  </w:style>
  <w:style w:type="paragraph" w:styleId="Fuzeile">
    <w:name w:val="footer"/>
    <w:basedOn w:val="Standard"/>
    <w:link w:val="FuzeileZchn"/>
    <w:uiPriority w:val="99"/>
    <w:unhideWhenUsed/>
    <w:rsid w:val="00810236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0236"/>
  </w:style>
  <w:style w:type="paragraph" w:styleId="Listenabsatz">
    <w:name w:val="List Paragraph"/>
    <w:basedOn w:val="Standard"/>
    <w:uiPriority w:val="34"/>
    <w:qFormat/>
    <w:rsid w:val="00E770B7"/>
    <w:pPr>
      <w:ind w:left="720"/>
      <w:contextualSpacing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E211D5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E211D5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E211D5"/>
    <w:rPr>
      <w:vertAlign w:val="superscript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D44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D445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D44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7D2D4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6.bin"/><Relationship Id="rId117" Type="http://schemas.openxmlformats.org/officeDocument/2006/relationships/diagramColors" Target="diagrams/colors3.xml"/><Relationship Id="rId21" Type="http://schemas.openxmlformats.org/officeDocument/2006/relationships/image" Target="media/image9.emf"/><Relationship Id="rId42" Type="http://schemas.openxmlformats.org/officeDocument/2006/relationships/oleObject" Target="embeddings/oleObject14.bin"/><Relationship Id="rId47" Type="http://schemas.openxmlformats.org/officeDocument/2006/relationships/image" Target="media/image22.emf"/><Relationship Id="rId63" Type="http://schemas.openxmlformats.org/officeDocument/2006/relationships/image" Target="media/image30.wmf"/><Relationship Id="rId68" Type="http://schemas.openxmlformats.org/officeDocument/2006/relationships/oleObject" Target="embeddings/oleObject25.bin"/><Relationship Id="rId84" Type="http://schemas.openxmlformats.org/officeDocument/2006/relationships/oleObject" Target="embeddings/oleObject33.bin"/><Relationship Id="rId89" Type="http://schemas.openxmlformats.org/officeDocument/2006/relationships/image" Target="media/image42.emf"/><Relationship Id="rId112" Type="http://schemas.openxmlformats.org/officeDocument/2006/relationships/diagramColors" Target="diagrams/colors2.xml"/><Relationship Id="rId16" Type="http://schemas.openxmlformats.org/officeDocument/2006/relationships/image" Target="media/image50.emf"/><Relationship Id="rId107" Type="http://schemas.openxmlformats.org/officeDocument/2006/relationships/diagramColors" Target="diagrams/colors1.xml"/><Relationship Id="rId11" Type="http://schemas.openxmlformats.org/officeDocument/2006/relationships/image" Target="media/image3.png"/><Relationship Id="rId32" Type="http://schemas.openxmlformats.org/officeDocument/2006/relationships/oleObject" Target="embeddings/oleObject9.bin"/><Relationship Id="rId37" Type="http://schemas.openxmlformats.org/officeDocument/2006/relationships/image" Target="media/image17.emf"/><Relationship Id="rId53" Type="http://schemas.openxmlformats.org/officeDocument/2006/relationships/image" Target="media/image25.emf"/><Relationship Id="rId58" Type="http://schemas.openxmlformats.org/officeDocument/2006/relationships/image" Target="media/image27.emf"/><Relationship Id="rId74" Type="http://schemas.openxmlformats.org/officeDocument/2006/relationships/oleObject" Target="embeddings/oleObject28.bin"/><Relationship Id="rId79" Type="http://schemas.openxmlformats.org/officeDocument/2006/relationships/image" Target="media/image37.emf"/><Relationship Id="rId102" Type="http://schemas.openxmlformats.org/officeDocument/2006/relationships/oleObject" Target="embeddings/oleObject42.bin"/><Relationship Id="rId123" Type="http://schemas.microsoft.com/office/2011/relationships/people" Target="people.xml"/><Relationship Id="rId5" Type="http://schemas.openxmlformats.org/officeDocument/2006/relationships/webSettings" Target="webSettings.xml"/><Relationship Id="rId61" Type="http://schemas.openxmlformats.org/officeDocument/2006/relationships/image" Target="media/image28.wmf"/><Relationship Id="rId82" Type="http://schemas.openxmlformats.org/officeDocument/2006/relationships/oleObject" Target="embeddings/oleObject32.bin"/><Relationship Id="rId90" Type="http://schemas.openxmlformats.org/officeDocument/2006/relationships/oleObject" Target="embeddings/oleObject36.bin"/><Relationship Id="rId95" Type="http://schemas.openxmlformats.org/officeDocument/2006/relationships/image" Target="media/image45.emf"/><Relationship Id="rId19" Type="http://schemas.openxmlformats.org/officeDocument/2006/relationships/image" Target="media/image8.emf"/><Relationship Id="rId14" Type="http://schemas.openxmlformats.org/officeDocument/2006/relationships/image" Target="media/image6.emf"/><Relationship Id="rId22" Type="http://schemas.openxmlformats.org/officeDocument/2006/relationships/oleObject" Target="embeddings/oleObject4.bin"/><Relationship Id="rId27" Type="http://schemas.openxmlformats.org/officeDocument/2006/relationships/image" Target="media/image12.emf"/><Relationship Id="rId30" Type="http://schemas.openxmlformats.org/officeDocument/2006/relationships/oleObject" Target="embeddings/oleObject8.bin"/><Relationship Id="rId35" Type="http://schemas.openxmlformats.org/officeDocument/2006/relationships/image" Target="media/image16.emf"/><Relationship Id="rId43" Type="http://schemas.openxmlformats.org/officeDocument/2006/relationships/image" Target="media/image20.emf"/><Relationship Id="rId48" Type="http://schemas.openxmlformats.org/officeDocument/2006/relationships/oleObject" Target="embeddings/oleObject17.bin"/><Relationship Id="rId56" Type="http://schemas.openxmlformats.org/officeDocument/2006/relationships/image" Target="media/image26.emf"/><Relationship Id="rId64" Type="http://schemas.openxmlformats.org/officeDocument/2006/relationships/image" Target="media/image280.wmf"/><Relationship Id="rId69" Type="http://schemas.openxmlformats.org/officeDocument/2006/relationships/image" Target="media/image32.emf"/><Relationship Id="rId77" Type="http://schemas.openxmlformats.org/officeDocument/2006/relationships/image" Target="media/image36.emf"/><Relationship Id="rId100" Type="http://schemas.openxmlformats.org/officeDocument/2006/relationships/oleObject" Target="embeddings/oleObject41.bin"/><Relationship Id="rId105" Type="http://schemas.openxmlformats.org/officeDocument/2006/relationships/diagramLayout" Target="diagrams/layout1.xml"/><Relationship Id="rId113" Type="http://schemas.microsoft.com/office/2007/relationships/diagramDrawing" Target="diagrams/drawing2.xml"/><Relationship Id="rId118" Type="http://schemas.microsoft.com/office/2007/relationships/diagramDrawing" Target="diagrams/drawing3.xml"/><Relationship Id="rId8" Type="http://schemas.openxmlformats.org/officeDocument/2006/relationships/image" Target="media/image1.emf"/><Relationship Id="rId51" Type="http://schemas.openxmlformats.org/officeDocument/2006/relationships/image" Target="media/image24.emf"/><Relationship Id="rId72" Type="http://schemas.openxmlformats.org/officeDocument/2006/relationships/oleObject" Target="embeddings/oleObject27.bin"/><Relationship Id="rId80" Type="http://schemas.openxmlformats.org/officeDocument/2006/relationships/oleObject" Target="embeddings/oleObject31.bin"/><Relationship Id="rId85" Type="http://schemas.openxmlformats.org/officeDocument/2006/relationships/image" Target="media/image40.emf"/><Relationship Id="rId93" Type="http://schemas.openxmlformats.org/officeDocument/2006/relationships/image" Target="media/image44.emf"/><Relationship Id="rId98" Type="http://schemas.openxmlformats.org/officeDocument/2006/relationships/oleObject" Target="embeddings/oleObject40.bin"/><Relationship Id="rId121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image" Target="media/image60.emf"/><Relationship Id="rId25" Type="http://schemas.openxmlformats.org/officeDocument/2006/relationships/image" Target="media/image11.emf"/><Relationship Id="rId33" Type="http://schemas.openxmlformats.org/officeDocument/2006/relationships/image" Target="media/image15.emf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3.bin"/><Relationship Id="rId67" Type="http://schemas.openxmlformats.org/officeDocument/2006/relationships/image" Target="media/image31.emf"/><Relationship Id="rId103" Type="http://schemas.openxmlformats.org/officeDocument/2006/relationships/header" Target="header4.xml"/><Relationship Id="rId108" Type="http://schemas.microsoft.com/office/2007/relationships/diagramDrawing" Target="diagrams/drawing1.xml"/><Relationship Id="rId116" Type="http://schemas.openxmlformats.org/officeDocument/2006/relationships/diagramQuickStyle" Target="diagrams/quickStyle3.xml"/><Relationship Id="rId124" Type="http://schemas.microsoft.com/office/2011/relationships/commentsExtended" Target="commentsExtended.xml"/><Relationship Id="rId20" Type="http://schemas.openxmlformats.org/officeDocument/2006/relationships/oleObject" Target="embeddings/oleObject3.bin"/><Relationship Id="rId41" Type="http://schemas.openxmlformats.org/officeDocument/2006/relationships/image" Target="media/image19.emf"/><Relationship Id="rId54" Type="http://schemas.openxmlformats.org/officeDocument/2006/relationships/oleObject" Target="embeddings/oleObject20.bin"/><Relationship Id="rId62" Type="http://schemas.openxmlformats.org/officeDocument/2006/relationships/image" Target="media/image29.emf"/><Relationship Id="rId70" Type="http://schemas.openxmlformats.org/officeDocument/2006/relationships/oleObject" Target="embeddings/oleObject26.bin"/><Relationship Id="rId75" Type="http://schemas.openxmlformats.org/officeDocument/2006/relationships/image" Target="media/image35.emf"/><Relationship Id="rId83" Type="http://schemas.openxmlformats.org/officeDocument/2006/relationships/image" Target="media/image39.emf"/><Relationship Id="rId88" Type="http://schemas.openxmlformats.org/officeDocument/2006/relationships/oleObject" Target="embeddings/oleObject35.bin"/><Relationship Id="rId91" Type="http://schemas.openxmlformats.org/officeDocument/2006/relationships/image" Target="media/image43.emf"/><Relationship Id="rId96" Type="http://schemas.openxmlformats.org/officeDocument/2006/relationships/oleObject" Target="embeddings/oleObject39.bin"/><Relationship Id="rId111" Type="http://schemas.openxmlformats.org/officeDocument/2006/relationships/diagramQuickStyle" Target="diagrams/quickStyle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image" Target="media/image10.e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49" Type="http://schemas.openxmlformats.org/officeDocument/2006/relationships/image" Target="media/image23.emf"/><Relationship Id="rId57" Type="http://schemas.openxmlformats.org/officeDocument/2006/relationships/oleObject" Target="embeddings/oleObject22.bin"/><Relationship Id="rId106" Type="http://schemas.openxmlformats.org/officeDocument/2006/relationships/diagramQuickStyle" Target="diagrams/quickStyle1.xml"/><Relationship Id="rId114" Type="http://schemas.openxmlformats.org/officeDocument/2006/relationships/diagramData" Target="diagrams/data3.xml"/><Relationship Id="rId119" Type="http://schemas.openxmlformats.org/officeDocument/2006/relationships/header" Target="header5.xml"/><Relationship Id="rId10" Type="http://schemas.openxmlformats.org/officeDocument/2006/relationships/image" Target="media/image2.jpeg"/><Relationship Id="rId31" Type="http://schemas.openxmlformats.org/officeDocument/2006/relationships/image" Target="media/image14.emf"/><Relationship Id="rId44" Type="http://schemas.openxmlformats.org/officeDocument/2006/relationships/oleObject" Target="embeddings/oleObject15.bin"/><Relationship Id="rId52" Type="http://schemas.openxmlformats.org/officeDocument/2006/relationships/oleObject" Target="embeddings/oleObject19.bin"/><Relationship Id="rId60" Type="http://schemas.openxmlformats.org/officeDocument/2006/relationships/header" Target="header3.xml"/><Relationship Id="rId65" Type="http://schemas.openxmlformats.org/officeDocument/2006/relationships/image" Target="media/image290.emf"/><Relationship Id="rId73" Type="http://schemas.openxmlformats.org/officeDocument/2006/relationships/image" Target="media/image34.emf"/><Relationship Id="rId78" Type="http://schemas.openxmlformats.org/officeDocument/2006/relationships/oleObject" Target="embeddings/oleObject30.bin"/><Relationship Id="rId81" Type="http://schemas.openxmlformats.org/officeDocument/2006/relationships/image" Target="media/image38.emf"/><Relationship Id="rId86" Type="http://schemas.openxmlformats.org/officeDocument/2006/relationships/oleObject" Target="embeddings/oleObject34.bin"/><Relationship Id="rId94" Type="http://schemas.openxmlformats.org/officeDocument/2006/relationships/oleObject" Target="embeddings/oleObject38.bin"/><Relationship Id="rId99" Type="http://schemas.openxmlformats.org/officeDocument/2006/relationships/image" Target="media/image47.emf"/><Relationship Id="rId101" Type="http://schemas.openxmlformats.org/officeDocument/2006/relationships/image" Target="media/image48.emf"/><Relationship Id="rId12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5.emf"/><Relationship Id="rId18" Type="http://schemas.openxmlformats.org/officeDocument/2006/relationships/image" Target="media/image70.emf"/><Relationship Id="rId39" Type="http://schemas.openxmlformats.org/officeDocument/2006/relationships/image" Target="media/image18.emf"/><Relationship Id="rId109" Type="http://schemas.openxmlformats.org/officeDocument/2006/relationships/diagramData" Target="diagrams/data2.xml"/><Relationship Id="rId34" Type="http://schemas.openxmlformats.org/officeDocument/2006/relationships/oleObject" Target="embeddings/oleObject10.bin"/><Relationship Id="rId50" Type="http://schemas.openxmlformats.org/officeDocument/2006/relationships/oleObject" Target="embeddings/oleObject18.bin"/><Relationship Id="rId55" Type="http://schemas.openxmlformats.org/officeDocument/2006/relationships/header" Target="header2.xml"/><Relationship Id="rId76" Type="http://schemas.openxmlformats.org/officeDocument/2006/relationships/oleObject" Target="embeddings/oleObject29.bin"/><Relationship Id="rId97" Type="http://schemas.openxmlformats.org/officeDocument/2006/relationships/image" Target="media/image46.emf"/><Relationship Id="rId104" Type="http://schemas.openxmlformats.org/officeDocument/2006/relationships/diagramData" Target="diagrams/data1.xml"/><Relationship Id="rId120" Type="http://schemas.openxmlformats.org/officeDocument/2006/relationships/header" Target="header6.xml"/><Relationship Id="rId7" Type="http://schemas.openxmlformats.org/officeDocument/2006/relationships/endnotes" Target="endnotes.xml"/><Relationship Id="rId71" Type="http://schemas.openxmlformats.org/officeDocument/2006/relationships/image" Target="media/image33.emf"/><Relationship Id="rId92" Type="http://schemas.openxmlformats.org/officeDocument/2006/relationships/oleObject" Target="embeddings/oleObject37.bin"/><Relationship Id="rId2" Type="http://schemas.openxmlformats.org/officeDocument/2006/relationships/styles" Target="styles.xml"/><Relationship Id="rId29" Type="http://schemas.openxmlformats.org/officeDocument/2006/relationships/image" Target="media/image13.emf"/><Relationship Id="rId24" Type="http://schemas.openxmlformats.org/officeDocument/2006/relationships/oleObject" Target="embeddings/oleObject5.bin"/><Relationship Id="rId40" Type="http://schemas.openxmlformats.org/officeDocument/2006/relationships/oleObject" Target="embeddings/oleObject13.bin"/><Relationship Id="rId45" Type="http://schemas.openxmlformats.org/officeDocument/2006/relationships/image" Target="media/image21.emf"/><Relationship Id="rId66" Type="http://schemas.openxmlformats.org/officeDocument/2006/relationships/image" Target="media/image300.wmf"/><Relationship Id="rId87" Type="http://schemas.openxmlformats.org/officeDocument/2006/relationships/image" Target="media/image41.emf"/><Relationship Id="rId110" Type="http://schemas.openxmlformats.org/officeDocument/2006/relationships/diagramLayout" Target="diagrams/layout2.xml"/><Relationship Id="rId115" Type="http://schemas.openxmlformats.org/officeDocument/2006/relationships/diagramLayout" Target="diagrams/layout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1.bin"/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4.bin"/><Relationship Id="rId1" Type="http://schemas.openxmlformats.org/officeDocument/2006/relationships/image" Target="media/image4.emf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43.bin"/><Relationship Id="rId1" Type="http://schemas.openxmlformats.org/officeDocument/2006/relationships/image" Target="media/image4.emf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44.bin"/><Relationship Id="rId1" Type="http://schemas.openxmlformats.org/officeDocument/2006/relationships/image" Target="media/image4.emf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45.bin"/><Relationship Id="rId1" Type="http://schemas.openxmlformats.org/officeDocument/2006/relationships/image" Target="media/image4.e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colorful3">
  <dgm:title val=""/>
  <dgm:desc val=""/>
  <dgm:catLst>
    <dgm:cat type="colorful" pri="10300"/>
  </dgm:catLst>
  <dgm:styleLbl name="node0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3"/>
      <a:schemeClr val="accent4"/>
    </dgm:fillClrLst>
    <dgm:linClrLst>
      <a:schemeClr val="accent3"/>
      <a:schemeClr val="accent4"/>
    </dgm:linClrLst>
    <dgm:effectClrLst/>
    <dgm:txLinClrLst/>
    <dgm:txFillClrLst/>
    <dgm:txEffectClrLst/>
  </dgm:styleLbl>
  <dgm:styleLbl name="ln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3">
        <a:alpha val="50000"/>
      </a:schemeClr>
      <a:schemeClr val="accent4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3">
        <a:tint val="50000"/>
      </a:schemeClr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3"/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7EC204A-3917-414C-BB1A-C1AD1762DC4E}" type="doc">
      <dgm:prSet loTypeId="urn:microsoft.com/office/officeart/2005/8/layout/funnel1" loCatId="process" qsTypeId="urn:microsoft.com/office/officeart/2005/8/quickstyle/simple1" qsCatId="simple" csTypeId="urn:microsoft.com/office/officeart/2005/8/colors/colorful4" csCatId="colorful" phldr="1"/>
      <dgm:spPr/>
      <dgm:t>
        <a:bodyPr/>
        <a:lstStyle/>
        <a:p>
          <a:endParaRPr lang="de-DE"/>
        </a:p>
      </dgm:t>
    </dgm:pt>
    <dgm:pt modelId="{7EA384D2-ED3B-4B43-B526-9F04012994ED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0407DBBD-9CDA-478E-93C4-51FBF682964C}" type="parTrans" cxnId="{DBAD496C-B8EA-44AB-AEF4-72E0CB6EBCC7}">
      <dgm:prSet/>
      <dgm:spPr/>
      <dgm:t>
        <a:bodyPr/>
        <a:lstStyle/>
        <a:p>
          <a:endParaRPr lang="de-DE"/>
        </a:p>
      </dgm:t>
    </dgm:pt>
    <dgm:pt modelId="{D504F1FA-55B6-4A11-8565-B8CD123CDB97}" type="sibTrans" cxnId="{DBAD496C-B8EA-44AB-AEF4-72E0CB6EBCC7}">
      <dgm:prSet/>
      <dgm:spPr/>
      <dgm:t>
        <a:bodyPr/>
        <a:lstStyle/>
        <a:p>
          <a:endParaRPr lang="de-DE"/>
        </a:p>
      </dgm:t>
    </dgm:pt>
    <dgm:pt modelId="{D049F4F8-B467-49D5-B2BF-61AF601D1680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70BAE3F3-4212-4429-9B84-A690B9BDD412}" type="parTrans" cxnId="{8E96296B-CD77-4F66-8BC9-72C97BED4DAD}">
      <dgm:prSet/>
      <dgm:spPr/>
      <dgm:t>
        <a:bodyPr/>
        <a:lstStyle/>
        <a:p>
          <a:endParaRPr lang="de-DE"/>
        </a:p>
      </dgm:t>
    </dgm:pt>
    <dgm:pt modelId="{E8242CB7-1842-429A-80F6-3A2004F5BA76}" type="sibTrans" cxnId="{8E96296B-CD77-4F66-8BC9-72C97BED4DAD}">
      <dgm:prSet/>
      <dgm:spPr/>
      <dgm:t>
        <a:bodyPr/>
        <a:lstStyle/>
        <a:p>
          <a:endParaRPr lang="de-DE"/>
        </a:p>
      </dgm:t>
    </dgm:pt>
    <dgm:pt modelId="{7027FFE8-920A-4E08-B977-F205797EE48C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4BAF48D0-3E84-46C9-BA68-D707C167CA4C}" type="parTrans" cxnId="{E3AD6B68-A35C-40BE-A3B8-D38EB67CB1AE}">
      <dgm:prSet/>
      <dgm:spPr/>
      <dgm:t>
        <a:bodyPr/>
        <a:lstStyle/>
        <a:p>
          <a:endParaRPr lang="de-DE"/>
        </a:p>
      </dgm:t>
    </dgm:pt>
    <dgm:pt modelId="{0F47D668-7956-417D-8D6C-ED2E9F80DAC8}" type="sibTrans" cxnId="{E3AD6B68-A35C-40BE-A3B8-D38EB67CB1AE}">
      <dgm:prSet/>
      <dgm:spPr/>
      <dgm:t>
        <a:bodyPr/>
        <a:lstStyle/>
        <a:p>
          <a:endParaRPr lang="de-DE"/>
        </a:p>
      </dgm:t>
    </dgm:pt>
    <dgm:pt modelId="{7734C097-0DD9-4F4A-899E-FE5F282849A3}">
      <dgm:prSet phldrT="[Text]"/>
      <dgm:spPr/>
      <dgm:t>
        <a:bodyPr/>
        <a:lstStyle/>
        <a:p>
          <a:r>
            <a:rPr lang="de-DE" b="1"/>
            <a:t>Fragen höflich formulieren</a:t>
          </a:r>
        </a:p>
      </dgm:t>
    </dgm:pt>
    <dgm:pt modelId="{6E9B1B22-3BB5-45DC-9F0A-B549A2754A1A}" type="parTrans" cxnId="{8507BBA3-D811-4CDD-A089-44A57ADC34C1}">
      <dgm:prSet/>
      <dgm:spPr/>
      <dgm:t>
        <a:bodyPr/>
        <a:lstStyle/>
        <a:p>
          <a:endParaRPr lang="de-DE"/>
        </a:p>
      </dgm:t>
    </dgm:pt>
    <dgm:pt modelId="{7625232E-2C70-4728-B131-C1D6A24DDE73}" type="sibTrans" cxnId="{8507BBA3-D811-4CDD-A089-44A57ADC34C1}">
      <dgm:prSet/>
      <dgm:spPr/>
      <dgm:t>
        <a:bodyPr/>
        <a:lstStyle/>
        <a:p>
          <a:endParaRPr lang="de-DE"/>
        </a:p>
      </dgm:t>
    </dgm:pt>
    <dgm:pt modelId="{AAD2310A-310F-405E-9B21-E5160EAEE34B}" type="pres">
      <dgm:prSet presAssocID="{E7EC204A-3917-414C-BB1A-C1AD1762DC4E}" presName="Name0" presStyleCnt="0">
        <dgm:presLayoutVars>
          <dgm:chMax val="4"/>
          <dgm:resizeHandles val="exact"/>
        </dgm:presLayoutVars>
      </dgm:prSet>
      <dgm:spPr/>
      <dgm:t>
        <a:bodyPr/>
        <a:lstStyle/>
        <a:p>
          <a:endParaRPr lang="de-DE"/>
        </a:p>
      </dgm:t>
    </dgm:pt>
    <dgm:pt modelId="{8A6897F8-D163-486F-B322-0FB69B406372}" type="pres">
      <dgm:prSet presAssocID="{E7EC204A-3917-414C-BB1A-C1AD1762DC4E}" presName="ellipse" presStyleLbl="trBgShp" presStyleIdx="0" presStyleCnt="1"/>
      <dgm:spPr/>
    </dgm:pt>
    <dgm:pt modelId="{21AB0E70-5CC6-4AD4-AD6A-4F1B24F36C00}" type="pres">
      <dgm:prSet presAssocID="{E7EC204A-3917-414C-BB1A-C1AD1762DC4E}" presName="arrow1" presStyleLbl="fgShp" presStyleIdx="0" presStyleCnt="1"/>
      <dgm:spPr/>
    </dgm:pt>
    <dgm:pt modelId="{002F4AE2-E5E2-4151-BD7E-34D9837592E2}" type="pres">
      <dgm:prSet presAssocID="{E7EC204A-3917-414C-BB1A-C1AD1762DC4E}" presName="rectangl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B64A6A6F-F04C-460D-B562-2E45B7B0E506}" type="pres">
      <dgm:prSet presAssocID="{D049F4F8-B467-49D5-B2BF-61AF601D1680}" presName="item1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37971C8D-475F-4000-9C12-6E27C0BD7728}" type="pres">
      <dgm:prSet presAssocID="{7027FFE8-920A-4E08-B977-F205797EE48C}" presName="item2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BE1C8E31-6508-469E-85B8-DA1EFEF43469}" type="pres">
      <dgm:prSet presAssocID="{7734C097-0DD9-4F4A-899E-FE5F282849A3}" presName="item3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DE9DBB01-8ECA-4557-914F-2B2EE7D6B0DF}" type="pres">
      <dgm:prSet presAssocID="{E7EC204A-3917-414C-BB1A-C1AD1762DC4E}" presName="funnel" presStyleLbl="trAlignAcc1" presStyleIdx="0" presStyleCnt="1" custScaleX="100000" custScaleY="100000"/>
      <dgm:spPr/>
      <dgm:t>
        <a:bodyPr/>
        <a:lstStyle/>
        <a:p>
          <a:endParaRPr lang="de-DE"/>
        </a:p>
      </dgm:t>
    </dgm:pt>
  </dgm:ptLst>
  <dgm:cxnLst>
    <dgm:cxn modelId="{8507BBA3-D811-4CDD-A089-44A57ADC34C1}" srcId="{E7EC204A-3917-414C-BB1A-C1AD1762DC4E}" destId="{7734C097-0DD9-4F4A-899E-FE5F282849A3}" srcOrd="3" destOrd="0" parTransId="{6E9B1B22-3BB5-45DC-9F0A-B549A2754A1A}" sibTransId="{7625232E-2C70-4728-B131-C1D6A24DDE73}"/>
    <dgm:cxn modelId="{FD35D88C-DDE6-403A-A2C3-7F90B9C5EDF5}" type="presOf" srcId="{D049F4F8-B467-49D5-B2BF-61AF601D1680}" destId="{37971C8D-475F-4000-9C12-6E27C0BD7728}" srcOrd="0" destOrd="0" presId="urn:microsoft.com/office/officeart/2005/8/layout/funnel1"/>
    <dgm:cxn modelId="{8E96296B-CD77-4F66-8BC9-72C97BED4DAD}" srcId="{E7EC204A-3917-414C-BB1A-C1AD1762DC4E}" destId="{D049F4F8-B467-49D5-B2BF-61AF601D1680}" srcOrd="1" destOrd="0" parTransId="{70BAE3F3-4212-4429-9B84-A690B9BDD412}" sibTransId="{E8242CB7-1842-429A-80F6-3A2004F5BA76}"/>
    <dgm:cxn modelId="{40D1C7D4-B43E-4359-92F7-D6474B06F2B9}" type="presOf" srcId="{7734C097-0DD9-4F4A-899E-FE5F282849A3}" destId="{002F4AE2-E5E2-4151-BD7E-34D9837592E2}" srcOrd="0" destOrd="0" presId="urn:microsoft.com/office/officeart/2005/8/layout/funnel1"/>
    <dgm:cxn modelId="{E3AD6B68-A35C-40BE-A3B8-D38EB67CB1AE}" srcId="{E7EC204A-3917-414C-BB1A-C1AD1762DC4E}" destId="{7027FFE8-920A-4E08-B977-F205797EE48C}" srcOrd="2" destOrd="0" parTransId="{4BAF48D0-3E84-46C9-BA68-D707C167CA4C}" sibTransId="{0F47D668-7956-417D-8D6C-ED2E9F80DAC8}"/>
    <dgm:cxn modelId="{DBAD496C-B8EA-44AB-AEF4-72E0CB6EBCC7}" srcId="{E7EC204A-3917-414C-BB1A-C1AD1762DC4E}" destId="{7EA384D2-ED3B-4B43-B526-9F04012994ED}" srcOrd="0" destOrd="0" parTransId="{0407DBBD-9CDA-478E-93C4-51FBF682964C}" sibTransId="{D504F1FA-55B6-4A11-8565-B8CD123CDB97}"/>
    <dgm:cxn modelId="{3AF2386D-8D49-40DD-BC48-AE8E200CE5FF}" type="presOf" srcId="{7027FFE8-920A-4E08-B977-F205797EE48C}" destId="{B64A6A6F-F04C-460D-B562-2E45B7B0E506}" srcOrd="0" destOrd="0" presId="urn:microsoft.com/office/officeart/2005/8/layout/funnel1"/>
    <dgm:cxn modelId="{F3AAF698-3F5B-4DB5-9BAC-6FC9EC96BC7D}" type="presOf" srcId="{7EA384D2-ED3B-4B43-B526-9F04012994ED}" destId="{BE1C8E31-6508-469E-85B8-DA1EFEF43469}" srcOrd="0" destOrd="0" presId="urn:microsoft.com/office/officeart/2005/8/layout/funnel1"/>
    <dgm:cxn modelId="{A0A15570-07D2-4988-AD17-FB1BF69D351E}" type="presOf" srcId="{E7EC204A-3917-414C-BB1A-C1AD1762DC4E}" destId="{AAD2310A-310F-405E-9B21-E5160EAEE34B}" srcOrd="0" destOrd="0" presId="urn:microsoft.com/office/officeart/2005/8/layout/funnel1"/>
    <dgm:cxn modelId="{A8AB4AD3-751E-492D-B789-CB0A745DC7E9}" type="presParOf" srcId="{AAD2310A-310F-405E-9B21-E5160EAEE34B}" destId="{8A6897F8-D163-486F-B322-0FB69B406372}" srcOrd="0" destOrd="0" presId="urn:microsoft.com/office/officeart/2005/8/layout/funnel1"/>
    <dgm:cxn modelId="{559CD130-EEF6-471A-928E-03A29A8E28DE}" type="presParOf" srcId="{AAD2310A-310F-405E-9B21-E5160EAEE34B}" destId="{21AB0E70-5CC6-4AD4-AD6A-4F1B24F36C00}" srcOrd="1" destOrd="0" presId="urn:microsoft.com/office/officeart/2005/8/layout/funnel1"/>
    <dgm:cxn modelId="{F0601371-4077-460A-9D98-A094C3EFBD51}" type="presParOf" srcId="{AAD2310A-310F-405E-9B21-E5160EAEE34B}" destId="{002F4AE2-E5E2-4151-BD7E-34D9837592E2}" srcOrd="2" destOrd="0" presId="urn:microsoft.com/office/officeart/2005/8/layout/funnel1"/>
    <dgm:cxn modelId="{2682CFDD-E88B-45D9-A5D0-DF824CBF2596}" type="presParOf" srcId="{AAD2310A-310F-405E-9B21-E5160EAEE34B}" destId="{B64A6A6F-F04C-460D-B562-2E45B7B0E506}" srcOrd="3" destOrd="0" presId="urn:microsoft.com/office/officeart/2005/8/layout/funnel1"/>
    <dgm:cxn modelId="{2FF9C4BB-2275-4B8A-AA3D-120D46FE5B5F}" type="presParOf" srcId="{AAD2310A-310F-405E-9B21-E5160EAEE34B}" destId="{37971C8D-475F-4000-9C12-6E27C0BD7728}" srcOrd="4" destOrd="0" presId="urn:microsoft.com/office/officeart/2005/8/layout/funnel1"/>
    <dgm:cxn modelId="{DA5E1941-0D19-49C7-92DA-7215264F6DD0}" type="presParOf" srcId="{AAD2310A-310F-405E-9B21-E5160EAEE34B}" destId="{BE1C8E31-6508-469E-85B8-DA1EFEF43469}" srcOrd="5" destOrd="0" presId="urn:microsoft.com/office/officeart/2005/8/layout/funnel1"/>
    <dgm:cxn modelId="{DE3F003E-6C1C-4BE7-A13C-139FDEE966E0}" type="presParOf" srcId="{AAD2310A-310F-405E-9B21-E5160EAEE34B}" destId="{DE9DBB01-8ECA-4557-914F-2B2EE7D6B0DF}" srcOrd="6" destOrd="0" presId="urn:microsoft.com/office/officeart/2005/8/layout/funnel1"/>
  </dgm:cxnLst>
  <dgm:bg/>
  <dgm:whole/>
  <dgm:extLst>
    <a:ext uri="http://schemas.microsoft.com/office/drawing/2008/diagram">
      <dsp:dataModelExt xmlns:dsp="http://schemas.microsoft.com/office/drawing/2008/diagram" relId="rId108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331B136F-AF85-4DA9-99F6-75D677F3E9EE}" type="doc">
      <dgm:prSet loTypeId="urn:microsoft.com/office/officeart/2005/8/layout/funnel1" loCatId="process" qsTypeId="urn:microsoft.com/office/officeart/2005/8/quickstyle/simple1" qsCatId="simple" csTypeId="urn:microsoft.com/office/officeart/2005/8/colors/colorful5" csCatId="colorful" phldr="1"/>
      <dgm:spPr/>
      <dgm:t>
        <a:bodyPr/>
        <a:lstStyle/>
        <a:p>
          <a:endParaRPr lang="de-DE"/>
        </a:p>
      </dgm:t>
    </dgm:pt>
    <dgm:pt modelId="{380832FC-9A73-42FD-ADAB-DAC34FD2624A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1730968C-4CF8-4A40-BA7A-B675B68F0B0F}" type="parTrans" cxnId="{494ED82D-C523-42E9-A9C5-A073366B4707}">
      <dgm:prSet/>
      <dgm:spPr/>
      <dgm:t>
        <a:bodyPr/>
        <a:lstStyle/>
        <a:p>
          <a:endParaRPr lang="de-DE"/>
        </a:p>
      </dgm:t>
    </dgm:pt>
    <dgm:pt modelId="{70E04106-450C-450B-B532-9AB38DE7D82F}" type="sibTrans" cxnId="{494ED82D-C523-42E9-A9C5-A073366B4707}">
      <dgm:prSet/>
      <dgm:spPr/>
      <dgm:t>
        <a:bodyPr/>
        <a:lstStyle/>
        <a:p>
          <a:endParaRPr lang="de-DE"/>
        </a:p>
      </dgm:t>
    </dgm:pt>
    <dgm:pt modelId="{BA7807FC-97E4-4FDF-A01D-8C629816136A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7A719B46-7170-4613-B9D0-2A9B2E785DC7}" type="parTrans" cxnId="{C477FB88-42B1-4F63-82EA-A4A85A1C0D50}">
      <dgm:prSet/>
      <dgm:spPr/>
      <dgm:t>
        <a:bodyPr/>
        <a:lstStyle/>
        <a:p>
          <a:endParaRPr lang="de-DE"/>
        </a:p>
      </dgm:t>
    </dgm:pt>
    <dgm:pt modelId="{F52E8EAB-C84B-4623-BEA9-AD1730C74164}" type="sibTrans" cxnId="{C477FB88-42B1-4F63-82EA-A4A85A1C0D50}">
      <dgm:prSet/>
      <dgm:spPr/>
      <dgm:t>
        <a:bodyPr/>
        <a:lstStyle/>
        <a:p>
          <a:endParaRPr lang="de-DE"/>
        </a:p>
      </dgm:t>
    </dgm:pt>
    <dgm:pt modelId="{08618EF9-18F7-46D7-9E61-A839BF3BE20E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F97EF736-EEC0-4F6B-BF8A-5D02834AF514}" type="parTrans" cxnId="{67FBEBF3-5A10-48BF-9E24-856F8CC60330}">
      <dgm:prSet/>
      <dgm:spPr/>
      <dgm:t>
        <a:bodyPr/>
        <a:lstStyle/>
        <a:p>
          <a:endParaRPr lang="de-DE"/>
        </a:p>
      </dgm:t>
    </dgm:pt>
    <dgm:pt modelId="{C3DB8300-C06F-476F-AEBD-DF3829C01AA9}" type="sibTrans" cxnId="{67FBEBF3-5A10-48BF-9E24-856F8CC60330}">
      <dgm:prSet/>
      <dgm:spPr/>
      <dgm:t>
        <a:bodyPr/>
        <a:lstStyle/>
        <a:p>
          <a:endParaRPr lang="de-DE"/>
        </a:p>
      </dgm:t>
    </dgm:pt>
    <dgm:pt modelId="{9DE0F80E-9674-4C21-B3B7-D10AA07F85D8}">
      <dgm:prSet phldrT="[Text]"/>
      <dgm:spPr/>
      <dgm:t>
        <a:bodyPr/>
        <a:lstStyle/>
        <a:p>
          <a:r>
            <a:rPr lang="de-DE"/>
            <a:t>sich bedanken und verabschieden</a:t>
          </a:r>
        </a:p>
      </dgm:t>
    </dgm:pt>
    <dgm:pt modelId="{80BBA214-20D4-4AE7-B79B-FE8CFF2E66FA}" type="parTrans" cxnId="{C7B06CED-EAB8-4482-BFDE-70770521A297}">
      <dgm:prSet/>
      <dgm:spPr/>
      <dgm:t>
        <a:bodyPr/>
        <a:lstStyle/>
        <a:p>
          <a:endParaRPr lang="de-DE"/>
        </a:p>
      </dgm:t>
    </dgm:pt>
    <dgm:pt modelId="{E0497EE8-7721-4DDA-ACBD-3A14608BA062}" type="sibTrans" cxnId="{C7B06CED-EAB8-4482-BFDE-70770521A297}">
      <dgm:prSet/>
      <dgm:spPr/>
      <dgm:t>
        <a:bodyPr/>
        <a:lstStyle/>
        <a:p>
          <a:endParaRPr lang="de-DE"/>
        </a:p>
      </dgm:t>
    </dgm:pt>
    <dgm:pt modelId="{B20A33E5-26FA-4C3E-A420-2D3A342FAC66}" type="pres">
      <dgm:prSet presAssocID="{331B136F-AF85-4DA9-99F6-75D677F3E9EE}" presName="Name0" presStyleCnt="0">
        <dgm:presLayoutVars>
          <dgm:chMax val="4"/>
          <dgm:resizeHandles val="exact"/>
        </dgm:presLayoutVars>
      </dgm:prSet>
      <dgm:spPr/>
      <dgm:t>
        <a:bodyPr/>
        <a:lstStyle/>
        <a:p>
          <a:endParaRPr lang="de-DE"/>
        </a:p>
      </dgm:t>
    </dgm:pt>
    <dgm:pt modelId="{82DC2B0E-634E-4B46-9AB2-5151A5C443E2}" type="pres">
      <dgm:prSet presAssocID="{331B136F-AF85-4DA9-99F6-75D677F3E9EE}" presName="ellipse" presStyleLbl="trBgShp" presStyleIdx="0" presStyleCnt="1"/>
      <dgm:spPr/>
    </dgm:pt>
    <dgm:pt modelId="{2CE1111B-2928-4BBC-B88F-9FF3DAA6B89D}" type="pres">
      <dgm:prSet presAssocID="{331B136F-AF85-4DA9-99F6-75D677F3E9EE}" presName="arrow1" presStyleLbl="fgShp" presStyleIdx="0" presStyleCnt="1"/>
      <dgm:spPr/>
    </dgm:pt>
    <dgm:pt modelId="{6E8CDFF3-BA85-4A5D-9944-1E109FDC612C}" type="pres">
      <dgm:prSet presAssocID="{331B136F-AF85-4DA9-99F6-75D677F3E9EE}" presName="rectangl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0BDA85F3-1599-42F4-A733-B497E2FB1807}" type="pres">
      <dgm:prSet presAssocID="{BA7807FC-97E4-4FDF-A01D-8C629816136A}" presName="item1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10F72F2A-62FA-4E10-BB4D-D9C12746AB12}" type="pres">
      <dgm:prSet presAssocID="{08618EF9-18F7-46D7-9E61-A839BF3BE20E}" presName="item2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EB8DC7B2-F297-4B09-8634-9D0B26DB6707}" type="pres">
      <dgm:prSet presAssocID="{9DE0F80E-9674-4C21-B3B7-D10AA07F85D8}" presName="item3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4D310E51-A16A-464F-AA34-8F4A1A394BCF}" type="pres">
      <dgm:prSet presAssocID="{331B136F-AF85-4DA9-99F6-75D677F3E9EE}" presName="funnel" presStyleLbl="trAlignAcc1" presStyleIdx="0" presStyleCnt="1"/>
      <dgm:spPr/>
    </dgm:pt>
  </dgm:ptLst>
  <dgm:cxnLst>
    <dgm:cxn modelId="{C477FB88-42B1-4F63-82EA-A4A85A1C0D50}" srcId="{331B136F-AF85-4DA9-99F6-75D677F3E9EE}" destId="{BA7807FC-97E4-4FDF-A01D-8C629816136A}" srcOrd="1" destOrd="0" parTransId="{7A719B46-7170-4613-B9D0-2A9B2E785DC7}" sibTransId="{F52E8EAB-C84B-4623-BEA9-AD1730C74164}"/>
    <dgm:cxn modelId="{939C2BD5-8680-4500-A44C-FE8E9B2F769D}" type="presOf" srcId="{9DE0F80E-9674-4C21-B3B7-D10AA07F85D8}" destId="{6E8CDFF3-BA85-4A5D-9944-1E109FDC612C}" srcOrd="0" destOrd="0" presId="urn:microsoft.com/office/officeart/2005/8/layout/funnel1"/>
    <dgm:cxn modelId="{29978BE0-2B3C-4413-A168-A32A5D999AE9}" type="presOf" srcId="{BA7807FC-97E4-4FDF-A01D-8C629816136A}" destId="{10F72F2A-62FA-4E10-BB4D-D9C12746AB12}" srcOrd="0" destOrd="0" presId="urn:microsoft.com/office/officeart/2005/8/layout/funnel1"/>
    <dgm:cxn modelId="{A07751CE-F936-442E-9BA4-3AF98E0E1729}" type="presOf" srcId="{380832FC-9A73-42FD-ADAB-DAC34FD2624A}" destId="{EB8DC7B2-F297-4B09-8634-9D0B26DB6707}" srcOrd="0" destOrd="0" presId="urn:microsoft.com/office/officeart/2005/8/layout/funnel1"/>
    <dgm:cxn modelId="{10139E54-0386-4ABF-B1F2-D19A06A8C9A5}" type="presOf" srcId="{08618EF9-18F7-46D7-9E61-A839BF3BE20E}" destId="{0BDA85F3-1599-42F4-A733-B497E2FB1807}" srcOrd="0" destOrd="0" presId="urn:microsoft.com/office/officeart/2005/8/layout/funnel1"/>
    <dgm:cxn modelId="{30298E89-04AF-4539-A8ED-F6C1403DA5BE}" type="presOf" srcId="{331B136F-AF85-4DA9-99F6-75D677F3E9EE}" destId="{B20A33E5-26FA-4C3E-A420-2D3A342FAC66}" srcOrd="0" destOrd="0" presId="urn:microsoft.com/office/officeart/2005/8/layout/funnel1"/>
    <dgm:cxn modelId="{494ED82D-C523-42E9-A9C5-A073366B4707}" srcId="{331B136F-AF85-4DA9-99F6-75D677F3E9EE}" destId="{380832FC-9A73-42FD-ADAB-DAC34FD2624A}" srcOrd="0" destOrd="0" parTransId="{1730968C-4CF8-4A40-BA7A-B675B68F0B0F}" sibTransId="{70E04106-450C-450B-B532-9AB38DE7D82F}"/>
    <dgm:cxn modelId="{C7B06CED-EAB8-4482-BFDE-70770521A297}" srcId="{331B136F-AF85-4DA9-99F6-75D677F3E9EE}" destId="{9DE0F80E-9674-4C21-B3B7-D10AA07F85D8}" srcOrd="3" destOrd="0" parTransId="{80BBA214-20D4-4AE7-B79B-FE8CFF2E66FA}" sibTransId="{E0497EE8-7721-4DDA-ACBD-3A14608BA062}"/>
    <dgm:cxn modelId="{67FBEBF3-5A10-48BF-9E24-856F8CC60330}" srcId="{331B136F-AF85-4DA9-99F6-75D677F3E9EE}" destId="{08618EF9-18F7-46D7-9E61-A839BF3BE20E}" srcOrd="2" destOrd="0" parTransId="{F97EF736-EEC0-4F6B-BF8A-5D02834AF514}" sibTransId="{C3DB8300-C06F-476F-AEBD-DF3829C01AA9}"/>
    <dgm:cxn modelId="{97CA093B-26BD-4C1A-A6BC-E373CE1686B9}" type="presParOf" srcId="{B20A33E5-26FA-4C3E-A420-2D3A342FAC66}" destId="{82DC2B0E-634E-4B46-9AB2-5151A5C443E2}" srcOrd="0" destOrd="0" presId="urn:microsoft.com/office/officeart/2005/8/layout/funnel1"/>
    <dgm:cxn modelId="{CD95D208-E5B3-4D66-8DDA-38986D02422D}" type="presParOf" srcId="{B20A33E5-26FA-4C3E-A420-2D3A342FAC66}" destId="{2CE1111B-2928-4BBC-B88F-9FF3DAA6B89D}" srcOrd="1" destOrd="0" presId="urn:microsoft.com/office/officeart/2005/8/layout/funnel1"/>
    <dgm:cxn modelId="{9FCCB4CD-A199-4C2C-A455-4524701B0E98}" type="presParOf" srcId="{B20A33E5-26FA-4C3E-A420-2D3A342FAC66}" destId="{6E8CDFF3-BA85-4A5D-9944-1E109FDC612C}" srcOrd="2" destOrd="0" presId="urn:microsoft.com/office/officeart/2005/8/layout/funnel1"/>
    <dgm:cxn modelId="{C19E3EB2-C36E-4BA1-ABD2-433E7779BC46}" type="presParOf" srcId="{B20A33E5-26FA-4C3E-A420-2D3A342FAC66}" destId="{0BDA85F3-1599-42F4-A733-B497E2FB1807}" srcOrd="3" destOrd="0" presId="urn:microsoft.com/office/officeart/2005/8/layout/funnel1"/>
    <dgm:cxn modelId="{A2B58F23-5D74-4268-B978-81A84B061AFF}" type="presParOf" srcId="{B20A33E5-26FA-4C3E-A420-2D3A342FAC66}" destId="{10F72F2A-62FA-4E10-BB4D-D9C12746AB12}" srcOrd="4" destOrd="0" presId="urn:microsoft.com/office/officeart/2005/8/layout/funnel1"/>
    <dgm:cxn modelId="{1C941FE1-44CE-4E72-A7D7-98369E25A4C7}" type="presParOf" srcId="{B20A33E5-26FA-4C3E-A420-2D3A342FAC66}" destId="{EB8DC7B2-F297-4B09-8634-9D0B26DB6707}" srcOrd="5" destOrd="0" presId="urn:microsoft.com/office/officeart/2005/8/layout/funnel1"/>
    <dgm:cxn modelId="{496A3994-B74A-42F5-810B-629078FEC198}" type="presParOf" srcId="{B20A33E5-26FA-4C3E-A420-2D3A342FAC66}" destId="{4D310E51-A16A-464F-AA34-8F4A1A394BCF}" srcOrd="6" destOrd="0" presId="urn:microsoft.com/office/officeart/2005/8/layout/funnel1"/>
  </dgm:cxnLst>
  <dgm:bg/>
  <dgm:whole/>
  <dgm:extLst>
    <a:ext uri="http://schemas.microsoft.com/office/drawing/2008/diagram">
      <dsp:dataModelExt xmlns:dsp="http://schemas.microsoft.com/office/drawing/2008/diagram" relId="rId113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3EB99470-3826-4E62-9465-CE440275A306}" type="doc">
      <dgm:prSet loTypeId="urn:microsoft.com/office/officeart/2005/8/layout/funnel1" loCatId="process" qsTypeId="urn:microsoft.com/office/officeart/2005/8/quickstyle/simple1" qsCatId="simple" csTypeId="urn:microsoft.com/office/officeart/2005/8/colors/colorful3" csCatId="colorful" phldr="1"/>
      <dgm:spPr/>
      <dgm:t>
        <a:bodyPr/>
        <a:lstStyle/>
        <a:p>
          <a:endParaRPr lang="de-DE"/>
        </a:p>
      </dgm:t>
    </dgm:pt>
    <dgm:pt modelId="{C20BA714-1C03-4C87-BE7F-73A8E8040A65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6F41D606-6BFF-44A8-B8DE-AFC1FA163DFA}" type="parTrans" cxnId="{D53F5D2F-008E-4446-9037-ED4470D7FA15}">
      <dgm:prSet/>
      <dgm:spPr/>
      <dgm:t>
        <a:bodyPr/>
        <a:lstStyle/>
        <a:p>
          <a:endParaRPr lang="de-DE"/>
        </a:p>
      </dgm:t>
    </dgm:pt>
    <dgm:pt modelId="{48099D10-EDEE-41B4-B98C-8B877AC03DFD}" type="sibTrans" cxnId="{D53F5D2F-008E-4446-9037-ED4470D7FA15}">
      <dgm:prSet/>
      <dgm:spPr/>
      <dgm:t>
        <a:bodyPr/>
        <a:lstStyle/>
        <a:p>
          <a:endParaRPr lang="de-DE"/>
        </a:p>
      </dgm:t>
    </dgm:pt>
    <dgm:pt modelId="{EED89CA7-974F-4B6E-A2B1-25D12CDB9139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74521C66-245F-4FAB-B440-4BACEA5EA15F}" type="parTrans" cxnId="{FCABB626-DD50-4E08-B02D-B06BCDBF886D}">
      <dgm:prSet/>
      <dgm:spPr/>
      <dgm:t>
        <a:bodyPr/>
        <a:lstStyle/>
        <a:p>
          <a:endParaRPr lang="de-DE"/>
        </a:p>
      </dgm:t>
    </dgm:pt>
    <dgm:pt modelId="{3E9C5830-6B8D-4B6F-8618-56B73C9D38BE}" type="sibTrans" cxnId="{FCABB626-DD50-4E08-B02D-B06BCDBF886D}">
      <dgm:prSet/>
      <dgm:spPr/>
      <dgm:t>
        <a:bodyPr/>
        <a:lstStyle/>
        <a:p>
          <a:endParaRPr lang="de-DE"/>
        </a:p>
      </dgm:t>
    </dgm:pt>
    <dgm:pt modelId="{5AE8C346-BF50-4226-B8FA-CC42C6F7EEDC}">
      <dgm:prSet phldrT="[Text]"/>
      <dgm:spPr/>
      <dgm:t>
        <a:bodyPr/>
        <a:lstStyle/>
        <a:p>
          <a:r>
            <a:rPr lang="de-DE"/>
            <a:t>...</a:t>
          </a:r>
        </a:p>
      </dgm:t>
    </dgm:pt>
    <dgm:pt modelId="{9365A9FB-ABC4-400C-AF77-2E240D06D133}" type="parTrans" cxnId="{DD2DF898-C019-45B6-BEC8-C697C81EA69A}">
      <dgm:prSet/>
      <dgm:spPr/>
      <dgm:t>
        <a:bodyPr/>
        <a:lstStyle/>
        <a:p>
          <a:endParaRPr lang="de-DE"/>
        </a:p>
      </dgm:t>
    </dgm:pt>
    <dgm:pt modelId="{94D1483C-2683-4841-980F-E7CE98B7E2B2}" type="sibTrans" cxnId="{DD2DF898-C019-45B6-BEC8-C697C81EA69A}">
      <dgm:prSet/>
      <dgm:spPr/>
      <dgm:t>
        <a:bodyPr/>
        <a:lstStyle/>
        <a:p>
          <a:endParaRPr lang="de-DE"/>
        </a:p>
      </dgm:t>
    </dgm:pt>
    <dgm:pt modelId="{9681CDB8-B04C-4C18-ABC9-3EE96DF1AA9A}">
      <dgm:prSet phldrT="[Text]"/>
      <dgm:spPr/>
      <dgm:t>
        <a:bodyPr/>
        <a:lstStyle/>
        <a:p>
          <a:r>
            <a:rPr lang="de-DE"/>
            <a:t>Bitte um Präzisierung zum Ausdruck bringen</a:t>
          </a:r>
        </a:p>
      </dgm:t>
    </dgm:pt>
    <dgm:pt modelId="{4F2E0957-5862-4A14-B0EE-A4845E79AF00}" type="parTrans" cxnId="{8DF59BE7-5E71-4899-AD94-7922600B4A05}">
      <dgm:prSet/>
      <dgm:spPr/>
      <dgm:t>
        <a:bodyPr/>
        <a:lstStyle/>
        <a:p>
          <a:endParaRPr lang="de-DE"/>
        </a:p>
      </dgm:t>
    </dgm:pt>
    <dgm:pt modelId="{BE8E2AD6-3355-4B39-A3F7-42BC1B48439D}" type="sibTrans" cxnId="{8DF59BE7-5E71-4899-AD94-7922600B4A05}">
      <dgm:prSet/>
      <dgm:spPr/>
      <dgm:t>
        <a:bodyPr/>
        <a:lstStyle/>
        <a:p>
          <a:endParaRPr lang="de-DE"/>
        </a:p>
      </dgm:t>
    </dgm:pt>
    <dgm:pt modelId="{A17A5AF6-48B6-4080-913F-E57D860D047D}" type="pres">
      <dgm:prSet presAssocID="{3EB99470-3826-4E62-9465-CE440275A306}" presName="Name0" presStyleCnt="0">
        <dgm:presLayoutVars>
          <dgm:chMax val="4"/>
          <dgm:resizeHandles val="exact"/>
        </dgm:presLayoutVars>
      </dgm:prSet>
      <dgm:spPr/>
      <dgm:t>
        <a:bodyPr/>
        <a:lstStyle/>
        <a:p>
          <a:endParaRPr lang="de-DE"/>
        </a:p>
      </dgm:t>
    </dgm:pt>
    <dgm:pt modelId="{CF02F3E7-2F02-41FB-9308-A5C1D0388571}" type="pres">
      <dgm:prSet presAssocID="{3EB99470-3826-4E62-9465-CE440275A306}" presName="ellipse" presStyleLbl="trBgShp" presStyleIdx="0" presStyleCnt="1"/>
      <dgm:spPr/>
    </dgm:pt>
    <dgm:pt modelId="{D70D65F4-CDCC-4BAB-AE83-659A8EB2D4BA}" type="pres">
      <dgm:prSet presAssocID="{3EB99470-3826-4E62-9465-CE440275A306}" presName="arrow1" presStyleLbl="fgShp" presStyleIdx="0" presStyleCnt="1"/>
      <dgm:spPr/>
    </dgm:pt>
    <dgm:pt modelId="{28D3175A-8184-4BCA-BAC1-2479BC8EE367}" type="pres">
      <dgm:prSet presAssocID="{3EB99470-3826-4E62-9465-CE440275A306}" presName="rectangl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12EA6955-8A38-4635-A2FC-50CA670F4FEA}" type="pres">
      <dgm:prSet presAssocID="{EED89CA7-974F-4B6E-A2B1-25D12CDB9139}" presName="item1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1F1E82B0-FF64-447A-9D14-EC1A539F9157}" type="pres">
      <dgm:prSet presAssocID="{5AE8C346-BF50-4226-B8FA-CC42C6F7EEDC}" presName="item2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DE4EA77C-5B33-434B-92B2-C6C6961DB4D4}" type="pres">
      <dgm:prSet presAssocID="{9681CDB8-B04C-4C18-ABC9-3EE96DF1AA9A}" presName="item3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de-DE"/>
        </a:p>
      </dgm:t>
    </dgm:pt>
    <dgm:pt modelId="{B3798866-4712-4633-9FF8-C68F9A46EA60}" type="pres">
      <dgm:prSet presAssocID="{3EB99470-3826-4E62-9465-CE440275A306}" presName="funnel" presStyleLbl="trAlignAcc1" presStyleIdx="0" presStyleCnt="1"/>
      <dgm:spPr/>
    </dgm:pt>
  </dgm:ptLst>
  <dgm:cxnLst>
    <dgm:cxn modelId="{14714600-AC32-4A87-B65F-F8C3CDAA00C8}" type="presOf" srcId="{3EB99470-3826-4E62-9465-CE440275A306}" destId="{A17A5AF6-48B6-4080-913F-E57D860D047D}" srcOrd="0" destOrd="0" presId="urn:microsoft.com/office/officeart/2005/8/layout/funnel1"/>
    <dgm:cxn modelId="{FCABB626-DD50-4E08-B02D-B06BCDBF886D}" srcId="{3EB99470-3826-4E62-9465-CE440275A306}" destId="{EED89CA7-974F-4B6E-A2B1-25D12CDB9139}" srcOrd="1" destOrd="0" parTransId="{74521C66-245F-4FAB-B440-4BACEA5EA15F}" sibTransId="{3E9C5830-6B8D-4B6F-8618-56B73C9D38BE}"/>
    <dgm:cxn modelId="{041038D3-6A98-4DAA-9673-42EB0B1A1429}" type="presOf" srcId="{9681CDB8-B04C-4C18-ABC9-3EE96DF1AA9A}" destId="{28D3175A-8184-4BCA-BAC1-2479BC8EE367}" srcOrd="0" destOrd="0" presId="urn:microsoft.com/office/officeart/2005/8/layout/funnel1"/>
    <dgm:cxn modelId="{D5B3C0D4-4CE1-4705-8A32-C45C5FA23313}" type="presOf" srcId="{5AE8C346-BF50-4226-B8FA-CC42C6F7EEDC}" destId="{12EA6955-8A38-4635-A2FC-50CA670F4FEA}" srcOrd="0" destOrd="0" presId="urn:microsoft.com/office/officeart/2005/8/layout/funnel1"/>
    <dgm:cxn modelId="{2DBC6825-B0B3-488D-8CDC-BC99AF1E5FB4}" type="presOf" srcId="{EED89CA7-974F-4B6E-A2B1-25D12CDB9139}" destId="{1F1E82B0-FF64-447A-9D14-EC1A539F9157}" srcOrd="0" destOrd="0" presId="urn:microsoft.com/office/officeart/2005/8/layout/funnel1"/>
    <dgm:cxn modelId="{8DF59BE7-5E71-4899-AD94-7922600B4A05}" srcId="{3EB99470-3826-4E62-9465-CE440275A306}" destId="{9681CDB8-B04C-4C18-ABC9-3EE96DF1AA9A}" srcOrd="3" destOrd="0" parTransId="{4F2E0957-5862-4A14-B0EE-A4845E79AF00}" sibTransId="{BE8E2AD6-3355-4B39-A3F7-42BC1B48439D}"/>
    <dgm:cxn modelId="{DD2DF898-C019-45B6-BEC8-C697C81EA69A}" srcId="{3EB99470-3826-4E62-9465-CE440275A306}" destId="{5AE8C346-BF50-4226-B8FA-CC42C6F7EEDC}" srcOrd="2" destOrd="0" parTransId="{9365A9FB-ABC4-400C-AF77-2E240D06D133}" sibTransId="{94D1483C-2683-4841-980F-E7CE98B7E2B2}"/>
    <dgm:cxn modelId="{18514C48-E796-4A49-8B0C-0402186757C0}" type="presOf" srcId="{C20BA714-1C03-4C87-BE7F-73A8E8040A65}" destId="{DE4EA77C-5B33-434B-92B2-C6C6961DB4D4}" srcOrd="0" destOrd="0" presId="urn:microsoft.com/office/officeart/2005/8/layout/funnel1"/>
    <dgm:cxn modelId="{D53F5D2F-008E-4446-9037-ED4470D7FA15}" srcId="{3EB99470-3826-4E62-9465-CE440275A306}" destId="{C20BA714-1C03-4C87-BE7F-73A8E8040A65}" srcOrd="0" destOrd="0" parTransId="{6F41D606-6BFF-44A8-B8DE-AFC1FA163DFA}" sibTransId="{48099D10-EDEE-41B4-B98C-8B877AC03DFD}"/>
    <dgm:cxn modelId="{2392C28A-E5BF-42B6-9DF9-49EB0D7AEFFA}" type="presParOf" srcId="{A17A5AF6-48B6-4080-913F-E57D860D047D}" destId="{CF02F3E7-2F02-41FB-9308-A5C1D0388571}" srcOrd="0" destOrd="0" presId="urn:microsoft.com/office/officeart/2005/8/layout/funnel1"/>
    <dgm:cxn modelId="{DBA4C226-4DA5-41E8-9820-340A8D5A39EB}" type="presParOf" srcId="{A17A5AF6-48B6-4080-913F-E57D860D047D}" destId="{D70D65F4-CDCC-4BAB-AE83-659A8EB2D4BA}" srcOrd="1" destOrd="0" presId="urn:microsoft.com/office/officeart/2005/8/layout/funnel1"/>
    <dgm:cxn modelId="{239031BD-8CE9-4CCE-9BCF-A2616462C858}" type="presParOf" srcId="{A17A5AF6-48B6-4080-913F-E57D860D047D}" destId="{28D3175A-8184-4BCA-BAC1-2479BC8EE367}" srcOrd="2" destOrd="0" presId="urn:microsoft.com/office/officeart/2005/8/layout/funnel1"/>
    <dgm:cxn modelId="{BB7D6963-E655-42E0-9A60-26C2E6C0C050}" type="presParOf" srcId="{A17A5AF6-48B6-4080-913F-E57D860D047D}" destId="{12EA6955-8A38-4635-A2FC-50CA670F4FEA}" srcOrd="3" destOrd="0" presId="urn:microsoft.com/office/officeart/2005/8/layout/funnel1"/>
    <dgm:cxn modelId="{0A47E7DE-2A61-438F-82C9-5408D0B656F5}" type="presParOf" srcId="{A17A5AF6-48B6-4080-913F-E57D860D047D}" destId="{1F1E82B0-FF64-447A-9D14-EC1A539F9157}" srcOrd="4" destOrd="0" presId="urn:microsoft.com/office/officeart/2005/8/layout/funnel1"/>
    <dgm:cxn modelId="{6116B33D-D3BE-4C77-A0A7-C8FB5F44C151}" type="presParOf" srcId="{A17A5AF6-48B6-4080-913F-E57D860D047D}" destId="{DE4EA77C-5B33-434B-92B2-C6C6961DB4D4}" srcOrd="5" destOrd="0" presId="urn:microsoft.com/office/officeart/2005/8/layout/funnel1"/>
    <dgm:cxn modelId="{28C3A1C9-EA94-4145-8D58-DA45024CC888}" type="presParOf" srcId="{A17A5AF6-48B6-4080-913F-E57D860D047D}" destId="{B3798866-4712-4633-9FF8-C68F9A46EA60}" srcOrd="6" destOrd="0" presId="urn:microsoft.com/office/officeart/2005/8/layout/funnel1"/>
  </dgm:cxnLst>
  <dgm:bg/>
  <dgm:whole/>
  <dgm:extLst>
    <a:ext uri="http://schemas.microsoft.com/office/drawing/2008/diagram">
      <dsp:dataModelExt xmlns:dsp="http://schemas.microsoft.com/office/drawing/2008/diagram" relId="rId1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A6897F8-D163-486F-B322-0FB69B406372}">
      <dsp:nvSpPr>
        <dsp:cNvPr id="0" name=""/>
        <dsp:cNvSpPr/>
      </dsp:nvSpPr>
      <dsp:spPr>
        <a:xfrm>
          <a:off x="526980" y="87915"/>
          <a:ext cx="1744789" cy="605942"/>
        </a:xfrm>
        <a:prstGeom prst="ellipse">
          <a:avLst/>
        </a:prstGeom>
        <a:solidFill>
          <a:schemeClr val="accent4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1AB0E70-5CC6-4AD4-AD6A-4F1B24F36C00}">
      <dsp:nvSpPr>
        <dsp:cNvPr id="0" name=""/>
        <dsp:cNvSpPr/>
      </dsp:nvSpPr>
      <dsp:spPr>
        <a:xfrm>
          <a:off x="1233011" y="1571663"/>
          <a:ext cx="338137" cy="216408"/>
        </a:xfrm>
        <a:prstGeom prst="downArrow">
          <a:avLst/>
        </a:prstGeom>
        <a:solidFill>
          <a:schemeClr val="accent4"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02F4AE2-E5E2-4151-BD7E-34D9837592E2}">
      <dsp:nvSpPr>
        <dsp:cNvPr id="0" name=""/>
        <dsp:cNvSpPr/>
      </dsp:nvSpPr>
      <dsp:spPr>
        <a:xfrm>
          <a:off x="590549" y="1744789"/>
          <a:ext cx="1623060" cy="405765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1120" tIns="71120" rIns="71120" bIns="7112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1000" b="1" kern="1200"/>
            <a:t>Fragen höflich formulieren</a:t>
          </a:r>
        </a:p>
      </dsp:txBody>
      <dsp:txXfrm>
        <a:off x="590549" y="1744789"/>
        <a:ext cx="1623060" cy="405765"/>
      </dsp:txXfrm>
    </dsp:sp>
    <dsp:sp modelId="{B64A6A6F-F04C-460D-B562-2E45B7B0E506}">
      <dsp:nvSpPr>
        <dsp:cNvPr id="0" name=""/>
        <dsp:cNvSpPr/>
      </dsp:nvSpPr>
      <dsp:spPr>
        <a:xfrm>
          <a:off x="1161326" y="740656"/>
          <a:ext cx="608647" cy="608647"/>
        </a:xfrm>
        <a:prstGeom prst="ellips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3020" tIns="33020" rIns="33020" bIns="33020" numCol="1" spcCol="1270" anchor="ctr" anchorCtr="0">
          <a:noAutofit/>
        </a:bodyPr>
        <a:lstStyle/>
        <a:p>
          <a:pPr lvl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600" kern="1200"/>
            <a:t>...</a:t>
          </a:r>
        </a:p>
      </dsp:txBody>
      <dsp:txXfrm>
        <a:off x="1250460" y="829790"/>
        <a:ext cx="430379" cy="430379"/>
      </dsp:txXfrm>
    </dsp:sp>
    <dsp:sp modelId="{37971C8D-475F-4000-9C12-6E27C0BD7728}">
      <dsp:nvSpPr>
        <dsp:cNvPr id="0" name=""/>
        <dsp:cNvSpPr/>
      </dsp:nvSpPr>
      <dsp:spPr>
        <a:xfrm>
          <a:off x="725804" y="284035"/>
          <a:ext cx="608647" cy="608647"/>
        </a:xfrm>
        <a:prstGeom prst="ellipse">
          <a:avLst/>
        </a:prstGeom>
        <a:solidFill>
          <a:schemeClr val="accent4">
            <a:hueOff val="-2232385"/>
            <a:satOff val="13449"/>
            <a:lumOff val="107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3020" tIns="33020" rIns="33020" bIns="33020" numCol="1" spcCol="1270" anchor="ctr" anchorCtr="0">
          <a:noAutofit/>
        </a:bodyPr>
        <a:lstStyle/>
        <a:p>
          <a:pPr lvl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600" kern="1200"/>
            <a:t>...</a:t>
          </a:r>
        </a:p>
      </dsp:txBody>
      <dsp:txXfrm>
        <a:off x="814938" y="373169"/>
        <a:ext cx="430379" cy="430379"/>
      </dsp:txXfrm>
    </dsp:sp>
    <dsp:sp modelId="{BE1C8E31-6508-469E-85B8-DA1EFEF43469}">
      <dsp:nvSpPr>
        <dsp:cNvPr id="0" name=""/>
        <dsp:cNvSpPr/>
      </dsp:nvSpPr>
      <dsp:spPr>
        <a:xfrm>
          <a:off x="1347978" y="136878"/>
          <a:ext cx="608647" cy="608647"/>
        </a:xfrm>
        <a:prstGeom prst="ellipse">
          <a:avLst/>
        </a:prstGeom>
        <a:solidFill>
          <a:schemeClr val="accent4">
            <a:hueOff val="-4464770"/>
            <a:satOff val="26899"/>
            <a:lumOff val="2156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3020" tIns="33020" rIns="33020" bIns="33020" numCol="1" spcCol="1270" anchor="ctr" anchorCtr="0">
          <a:noAutofit/>
        </a:bodyPr>
        <a:lstStyle/>
        <a:p>
          <a:pPr lvl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600" kern="1200"/>
            <a:t>...</a:t>
          </a:r>
        </a:p>
      </dsp:txBody>
      <dsp:txXfrm>
        <a:off x="1437112" y="226012"/>
        <a:ext cx="430379" cy="430379"/>
      </dsp:txXfrm>
    </dsp:sp>
    <dsp:sp modelId="{DE9DBB01-8ECA-4557-914F-2B2EE7D6B0DF}">
      <dsp:nvSpPr>
        <dsp:cNvPr id="0" name=""/>
        <dsp:cNvSpPr/>
      </dsp:nvSpPr>
      <dsp:spPr>
        <a:xfrm>
          <a:off x="455294" y="13525"/>
          <a:ext cx="1893570" cy="1514856"/>
        </a:xfrm>
        <a:prstGeom prst="funnel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4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2DC2B0E-634E-4B46-9AB2-5151A5C443E2}">
      <dsp:nvSpPr>
        <dsp:cNvPr id="0" name=""/>
        <dsp:cNvSpPr/>
      </dsp:nvSpPr>
      <dsp:spPr>
        <a:xfrm>
          <a:off x="447861" y="111423"/>
          <a:ext cx="1636661" cy="568391"/>
        </a:xfrm>
        <a:prstGeom prst="ellipse">
          <a:avLst/>
        </a:prstGeom>
        <a:solidFill>
          <a:schemeClr val="accent5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CE1111B-2928-4BBC-B88F-9FF3DAA6B89D}">
      <dsp:nvSpPr>
        <dsp:cNvPr id="0" name=""/>
        <dsp:cNvSpPr/>
      </dsp:nvSpPr>
      <dsp:spPr>
        <a:xfrm>
          <a:off x="1110138" y="1503220"/>
          <a:ext cx="317182" cy="202996"/>
        </a:xfrm>
        <a:prstGeom prst="downArrow">
          <a:avLst/>
        </a:prstGeom>
        <a:solidFill>
          <a:schemeClr val="accent5"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E8CDFF3-BA85-4A5D-9944-1E109FDC612C}">
      <dsp:nvSpPr>
        <dsp:cNvPr id="0" name=""/>
        <dsp:cNvSpPr/>
      </dsp:nvSpPr>
      <dsp:spPr>
        <a:xfrm>
          <a:off x="507491" y="1665617"/>
          <a:ext cx="1522476" cy="38061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008" tIns="64008" rIns="64008" bIns="64008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900" kern="1200"/>
            <a:t>sich bedanken und verabschieden</a:t>
          </a:r>
        </a:p>
      </dsp:txBody>
      <dsp:txXfrm>
        <a:off x="507491" y="1665617"/>
        <a:ext cx="1522476" cy="380619"/>
      </dsp:txXfrm>
    </dsp:sp>
    <dsp:sp modelId="{0BDA85F3-1599-42F4-A733-B497E2FB1807}">
      <dsp:nvSpPr>
        <dsp:cNvPr id="0" name=""/>
        <dsp:cNvSpPr/>
      </dsp:nvSpPr>
      <dsp:spPr>
        <a:xfrm>
          <a:off x="1042896" y="723712"/>
          <a:ext cx="570928" cy="570928"/>
        </a:xfrm>
        <a:prstGeom prst="ellips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400" kern="1200"/>
            <a:t>...</a:t>
          </a:r>
        </a:p>
      </dsp:txBody>
      <dsp:txXfrm>
        <a:off x="1126506" y="807322"/>
        <a:ext cx="403708" cy="403708"/>
      </dsp:txXfrm>
    </dsp:sp>
    <dsp:sp modelId="{10F72F2A-62FA-4E10-BB4D-D9C12746AB12}">
      <dsp:nvSpPr>
        <dsp:cNvPr id="0" name=""/>
        <dsp:cNvSpPr/>
      </dsp:nvSpPr>
      <dsp:spPr>
        <a:xfrm>
          <a:off x="634364" y="295389"/>
          <a:ext cx="570928" cy="570928"/>
        </a:xfrm>
        <a:prstGeom prst="ellipse">
          <a:avLst/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400" kern="1200"/>
            <a:t>...</a:t>
          </a:r>
        </a:p>
      </dsp:txBody>
      <dsp:txXfrm>
        <a:off x="717974" y="378999"/>
        <a:ext cx="403708" cy="403708"/>
      </dsp:txXfrm>
    </dsp:sp>
    <dsp:sp modelId="{EB8DC7B2-F297-4B09-8634-9D0B26DB6707}">
      <dsp:nvSpPr>
        <dsp:cNvPr id="0" name=""/>
        <dsp:cNvSpPr/>
      </dsp:nvSpPr>
      <dsp:spPr>
        <a:xfrm>
          <a:off x="1217980" y="157351"/>
          <a:ext cx="570928" cy="570928"/>
        </a:xfrm>
        <a:prstGeom prst="ellipse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400" kern="1200"/>
            <a:t>...</a:t>
          </a:r>
        </a:p>
      </dsp:txBody>
      <dsp:txXfrm>
        <a:off x="1301590" y="240961"/>
        <a:ext cx="403708" cy="403708"/>
      </dsp:txXfrm>
    </dsp:sp>
    <dsp:sp modelId="{4D310E51-A16A-464F-AA34-8F4A1A394BCF}">
      <dsp:nvSpPr>
        <dsp:cNvPr id="0" name=""/>
        <dsp:cNvSpPr/>
      </dsp:nvSpPr>
      <dsp:spPr>
        <a:xfrm>
          <a:off x="380618" y="41643"/>
          <a:ext cx="1776222" cy="1420977"/>
        </a:xfrm>
        <a:prstGeom prst="funnel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5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F02F3E7-2F02-41FB-9308-A5C1D0388571}">
      <dsp:nvSpPr>
        <dsp:cNvPr id="0" name=""/>
        <dsp:cNvSpPr/>
      </dsp:nvSpPr>
      <dsp:spPr>
        <a:xfrm>
          <a:off x="441137" y="300685"/>
          <a:ext cx="1612087" cy="559856"/>
        </a:xfrm>
        <a:prstGeom prst="ellipse">
          <a:avLst/>
        </a:prstGeom>
        <a:solidFill>
          <a:schemeClr val="accent2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70D65F4-CDCC-4BAB-AE83-659A8EB2D4BA}">
      <dsp:nvSpPr>
        <dsp:cNvPr id="0" name=""/>
        <dsp:cNvSpPr/>
      </dsp:nvSpPr>
      <dsp:spPr>
        <a:xfrm>
          <a:off x="1093470" y="1671584"/>
          <a:ext cx="312419" cy="199948"/>
        </a:xfrm>
        <a:prstGeom prst="downArrow">
          <a:avLst/>
        </a:prstGeom>
        <a:solidFill>
          <a:schemeClr val="accent3"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8D3175A-8184-4BCA-BAC1-2479BC8EE367}">
      <dsp:nvSpPr>
        <dsp:cNvPr id="0" name=""/>
        <dsp:cNvSpPr/>
      </dsp:nvSpPr>
      <dsp:spPr>
        <a:xfrm>
          <a:off x="499871" y="1831543"/>
          <a:ext cx="1499616" cy="37490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6896" tIns="56896" rIns="56896" bIns="56896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800" kern="1200"/>
            <a:t>Bitte um Präzisierung zum Ausdruck bringen</a:t>
          </a:r>
        </a:p>
      </dsp:txBody>
      <dsp:txXfrm>
        <a:off x="499871" y="1831543"/>
        <a:ext cx="1499616" cy="374904"/>
      </dsp:txXfrm>
    </dsp:sp>
    <dsp:sp modelId="{12EA6955-8A38-4635-A2FC-50CA670F4FEA}">
      <dsp:nvSpPr>
        <dsp:cNvPr id="0" name=""/>
        <dsp:cNvSpPr/>
      </dsp:nvSpPr>
      <dsp:spPr>
        <a:xfrm>
          <a:off x="1027236" y="903780"/>
          <a:ext cx="562356" cy="562356"/>
        </a:xfrm>
        <a:prstGeom prst="ellipse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400" kern="1200"/>
            <a:t>...</a:t>
          </a:r>
        </a:p>
      </dsp:txBody>
      <dsp:txXfrm>
        <a:off x="1109591" y="986135"/>
        <a:ext cx="397646" cy="397646"/>
      </dsp:txXfrm>
    </dsp:sp>
    <dsp:sp modelId="{1F1E82B0-FF64-447A-9D14-EC1A539F9157}">
      <dsp:nvSpPr>
        <dsp:cNvPr id="0" name=""/>
        <dsp:cNvSpPr/>
      </dsp:nvSpPr>
      <dsp:spPr>
        <a:xfrm>
          <a:off x="624839" y="481888"/>
          <a:ext cx="562356" cy="562356"/>
        </a:xfrm>
        <a:prstGeom prst="ellipse">
          <a:avLst/>
        </a:prstGeom>
        <a:solidFill>
          <a:schemeClr val="accent3">
            <a:hueOff val="5625132"/>
            <a:satOff val="-8440"/>
            <a:lumOff val="-1373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400" kern="1200"/>
            <a:t>...</a:t>
          </a:r>
        </a:p>
      </dsp:txBody>
      <dsp:txXfrm>
        <a:off x="707194" y="564243"/>
        <a:ext cx="397646" cy="397646"/>
      </dsp:txXfrm>
    </dsp:sp>
    <dsp:sp modelId="{DE4EA77C-5B33-434B-92B2-C6C6961DB4D4}">
      <dsp:nvSpPr>
        <dsp:cNvPr id="0" name=""/>
        <dsp:cNvSpPr/>
      </dsp:nvSpPr>
      <dsp:spPr>
        <a:xfrm>
          <a:off x="1199692" y="345923"/>
          <a:ext cx="562356" cy="562356"/>
        </a:xfrm>
        <a:prstGeom prst="ellipse">
          <a:avLst/>
        </a:prstGeom>
        <a:solidFill>
          <a:schemeClr val="accent3">
            <a:hueOff val="11250264"/>
            <a:satOff val="-16880"/>
            <a:lumOff val="-2745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de-DE" sz="2400" kern="1200"/>
            <a:t>...</a:t>
          </a:r>
        </a:p>
      </dsp:txBody>
      <dsp:txXfrm>
        <a:off x="1282047" y="428278"/>
        <a:ext cx="397646" cy="397646"/>
      </dsp:txXfrm>
    </dsp:sp>
    <dsp:sp modelId="{B3798866-4712-4633-9FF8-C68F9A46EA60}">
      <dsp:nvSpPr>
        <dsp:cNvPr id="0" name=""/>
        <dsp:cNvSpPr/>
      </dsp:nvSpPr>
      <dsp:spPr>
        <a:xfrm>
          <a:off x="374903" y="231952"/>
          <a:ext cx="1749551" cy="1399641"/>
        </a:xfrm>
        <a:prstGeom prst="funnel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funnel1">
  <dgm:title val=""/>
  <dgm:desc val=""/>
  <dgm:catLst>
    <dgm:cat type="relationship" pri="2000"/>
    <dgm:cat type="process" pri="27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4"/>
      <dgm:resizeHandles val="exact"/>
    </dgm:varLst>
    <dgm:alg type="composite">
      <dgm:param type="ar" val="1.25"/>
    </dgm:alg>
    <dgm:shape xmlns:r="http://schemas.openxmlformats.org/officeDocument/2006/relationships" r:blip="">
      <dgm:adjLst/>
    </dgm:shape>
    <dgm:presOf/>
    <dgm:choose name="Name1">
      <dgm:if name="Name2" axis="ch" ptType="node" func="cnt" op="equ" val="2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w" for="ch" forName="item1" refType="w" fact="0.35"/>
          <dgm:constr type="h" for="ch" forName="item1" refType="w" fact="0.35"/>
          <dgm:constr type="t" for="ch" forName="item1" refType="h" fact="0.05"/>
          <dgm:constr type="l" for="ch" forName="item1" refType="w" fact="0.125"/>
          <dgm:constr type="primFontSz" for="ch" forName="item1" op="equ" val="65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if>
      <dgm:else name="Name3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primFontSz" for="ch" forName="rectangle" val="65"/>
          <dgm:constr type="w" for="ch" forName="item1" refType="w" fact="0.225"/>
          <dgm:constr type="h" for="ch" forName="item1" refType="w" fact="0.225"/>
          <dgm:constr type="t" for="ch" forName="item1" refType="h" fact="0.336"/>
          <dgm:constr type="l" for="ch" forName="item1" refType="w" fact="0.261"/>
          <dgm:constr type="primFontSz" for="ch" forName="item1" val="65"/>
          <dgm:constr type="w" for="ch" forName="item2" refType="w" fact="0.225"/>
          <dgm:constr type="h" for="ch" forName="item2" refType="w" fact="0.225"/>
          <dgm:constr type="t" for="ch" forName="item2" refType="h" fact="0.125"/>
          <dgm:constr type="l" for="ch" forName="item2" refType="w" fact="0.1"/>
          <dgm:constr type="primFontSz" for="ch" forName="item2" refType="primFontSz" refFor="ch" refForName="item1" op="equ"/>
          <dgm:constr type="w" for="ch" forName="item3" refType="w" fact="0.225"/>
          <dgm:constr type="h" for="ch" forName="item3" refType="w" fact="0.225"/>
          <dgm:constr type="t" for="ch" forName="item3" refType="h" fact="0.057"/>
          <dgm:constr type="l" for="ch" forName="item3" refType="w" fact="0.33"/>
          <dgm:constr type="primFontSz" for="ch" forName="item3" refType="primFontSz" refFor="ch" refForName="item1" op="equ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else>
    </dgm:choose>
    <dgm:ruleLst/>
    <dgm:choose name="Name4">
      <dgm:if name="Name5" axis="ch" ptType="node" func="cnt" op="gte" val="1">
        <dgm:layoutNode name="ellipse" styleLbl="trBgShp">
          <dgm:alg type="sp"/>
          <dgm:shape xmlns:r="http://schemas.openxmlformats.org/officeDocument/2006/relationships" type="ellipse" r:blip="">
            <dgm:adjLst/>
          </dgm:shape>
          <dgm:presOf/>
          <dgm:constrLst/>
          <dgm:ruleLst/>
        </dgm:layoutNode>
        <dgm:layoutNode name="arrow1" styleLbl="fgShp">
          <dgm:alg type="sp"/>
          <dgm:shape xmlns:r="http://schemas.openxmlformats.org/officeDocument/2006/relationships" type="downArrow" r:blip="">
            <dgm:adjLst/>
          </dgm:shape>
          <dgm:presOf/>
          <dgm:constrLst/>
          <dgm:ruleLst/>
        </dgm:layoutNode>
        <dgm:layoutNode name="rectangle" styleLbl="revTx">
          <dgm:varLst>
            <dgm:bulletEnabled val="1"/>
          </dgm:varLst>
          <dgm:alg type="tx">
            <dgm:param type="txAnchorHorzCh" val="ctr"/>
          </dgm:alg>
          <dgm:shape xmlns:r="http://schemas.openxmlformats.org/officeDocument/2006/relationships" type="rect" r:blip="">
            <dgm:adjLst/>
          </dgm:shape>
          <dgm:choose name="Name6">
            <dgm:if name="Name7" axis="ch" ptType="node" func="cnt" op="equ" val="1">
              <dgm:presOf axis="ch desOrSelf" ptType="node node" st="1 1" cnt="1 0"/>
            </dgm:if>
            <dgm:if name="Name8" axis="ch" ptType="node" func="cnt" op="equ" val="2">
              <dgm:presOf axis="ch desOrSelf" ptType="node node" st="2 1" cnt="1 0"/>
            </dgm:if>
            <dgm:if name="Name9" axis="ch" ptType="node" func="cnt" op="equ" val="3">
              <dgm:presOf axis="ch desOrSelf" ptType="node node" st="3 1" cnt="1 0"/>
            </dgm:if>
            <dgm:else name="Name10">
              <dgm:presOf axis="ch desOrSelf" ptType="node node" st="4 1" cnt="1 0"/>
            </dgm:else>
          </dgm:choose>
          <dgm:constrLst/>
          <dgm:ruleLst>
            <dgm:rule type="primFontSz" val="5" fact="NaN" max="NaN"/>
          </dgm:ruleLst>
        </dgm:layoutNode>
        <dgm:forEach name="Name11" axis="ch" ptType="node" st="2" cnt="1">
          <dgm:layoutNode name="item1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2">
              <dgm:if name="Name13" axis="root ch" ptType="all node" func="cnt" op="equ" val="1">
                <dgm:presOf/>
              </dgm:if>
              <dgm:if name="Name14" axis="root ch" ptType="all node" func="cnt" op="equ" val="2">
                <dgm:presOf axis="root ch desOrSelf" ptType="all node node" st="1 1 1" cnt="0 1 0"/>
              </dgm:if>
              <dgm:if name="Name15" axis="root ch" ptType="all node" func="cnt" op="equ" val="3">
                <dgm:presOf axis="root ch desOrSelf" ptType="all node node" st="1 2 1" cnt="0 1 0"/>
              </dgm:if>
              <dgm:else name="Name16">
                <dgm:presOf axis="root ch desOrSelf" ptType="all node node" st="1 3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17" axis="ch" ptType="node" st="3" cnt="1">
          <dgm:layoutNode name="item2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8">
              <dgm:if name="Name19" axis="root ch" ptType="all node" func="cnt" op="equ" val="1">
                <dgm:presOf/>
              </dgm:if>
              <dgm:if name="Name20" axis="root ch" ptType="all node" func="cnt" op="equ" val="2">
                <dgm:presOf/>
              </dgm:if>
              <dgm:if name="Name21" axis="root ch" ptType="all node" func="cnt" op="equ" val="3">
                <dgm:presOf axis="root ch desOrSelf" ptType="all node node" st="1 1 1" cnt="0 1 0"/>
              </dgm:if>
              <dgm:else name="Name22">
                <dgm:presOf axis="root ch desOrSelf" ptType="all node node" st="1 2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23" axis="ch" ptType="node" st="4" cnt="1">
          <dgm:layoutNode name="item3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24">
              <dgm:if name="Name25" axis="root ch" ptType="all node" func="cnt" op="equ" val="1">
                <dgm:presOf/>
              </dgm:if>
              <dgm:if name="Name26" axis="root ch" ptType="all node" func="cnt" op="equ" val="2">
                <dgm:presOf/>
              </dgm:if>
              <dgm:if name="Name27" axis="root ch" ptType="all node" func="cnt" op="equ" val="3">
                <dgm:presOf/>
              </dgm:if>
              <dgm:else name="Name28">
                <dgm:presOf axis="root ch desOrSelf" ptType="all node node" st="1 1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layoutNode name="funnel" styleLbl="trAlignAcc1">
          <dgm:alg type="sp"/>
          <dgm:shape xmlns:r="http://schemas.openxmlformats.org/officeDocument/2006/relationships" type="funnel" r:blip="">
            <dgm:adjLst/>
          </dgm:shape>
          <dgm:presOf/>
          <dgm:constrLst/>
          <dgm:ruleLst/>
        </dgm:layoutNode>
      </dgm:if>
      <dgm:else name="Name29"/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funnel1">
  <dgm:title val=""/>
  <dgm:desc val=""/>
  <dgm:catLst>
    <dgm:cat type="relationship" pri="2000"/>
    <dgm:cat type="process" pri="27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4"/>
      <dgm:resizeHandles val="exact"/>
    </dgm:varLst>
    <dgm:alg type="composite">
      <dgm:param type="ar" val="1.25"/>
    </dgm:alg>
    <dgm:shape xmlns:r="http://schemas.openxmlformats.org/officeDocument/2006/relationships" r:blip="">
      <dgm:adjLst/>
    </dgm:shape>
    <dgm:presOf/>
    <dgm:choose name="Name1">
      <dgm:if name="Name2" axis="ch" ptType="node" func="cnt" op="equ" val="2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w" for="ch" forName="item1" refType="w" fact="0.35"/>
          <dgm:constr type="h" for="ch" forName="item1" refType="w" fact="0.35"/>
          <dgm:constr type="t" for="ch" forName="item1" refType="h" fact="0.05"/>
          <dgm:constr type="l" for="ch" forName="item1" refType="w" fact="0.125"/>
          <dgm:constr type="primFontSz" for="ch" forName="item1" op="equ" val="65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if>
      <dgm:else name="Name3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primFontSz" for="ch" forName="rectangle" val="65"/>
          <dgm:constr type="w" for="ch" forName="item1" refType="w" fact="0.225"/>
          <dgm:constr type="h" for="ch" forName="item1" refType="w" fact="0.225"/>
          <dgm:constr type="t" for="ch" forName="item1" refType="h" fact="0.336"/>
          <dgm:constr type="l" for="ch" forName="item1" refType="w" fact="0.261"/>
          <dgm:constr type="primFontSz" for="ch" forName="item1" val="65"/>
          <dgm:constr type="w" for="ch" forName="item2" refType="w" fact="0.225"/>
          <dgm:constr type="h" for="ch" forName="item2" refType="w" fact="0.225"/>
          <dgm:constr type="t" for="ch" forName="item2" refType="h" fact="0.125"/>
          <dgm:constr type="l" for="ch" forName="item2" refType="w" fact="0.1"/>
          <dgm:constr type="primFontSz" for="ch" forName="item2" refType="primFontSz" refFor="ch" refForName="item1" op="equ"/>
          <dgm:constr type="w" for="ch" forName="item3" refType="w" fact="0.225"/>
          <dgm:constr type="h" for="ch" forName="item3" refType="w" fact="0.225"/>
          <dgm:constr type="t" for="ch" forName="item3" refType="h" fact="0.057"/>
          <dgm:constr type="l" for="ch" forName="item3" refType="w" fact="0.33"/>
          <dgm:constr type="primFontSz" for="ch" forName="item3" refType="primFontSz" refFor="ch" refForName="item1" op="equ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else>
    </dgm:choose>
    <dgm:ruleLst/>
    <dgm:choose name="Name4">
      <dgm:if name="Name5" axis="ch" ptType="node" func="cnt" op="gte" val="1">
        <dgm:layoutNode name="ellipse" styleLbl="trBgShp">
          <dgm:alg type="sp"/>
          <dgm:shape xmlns:r="http://schemas.openxmlformats.org/officeDocument/2006/relationships" type="ellipse" r:blip="">
            <dgm:adjLst/>
          </dgm:shape>
          <dgm:presOf/>
          <dgm:constrLst/>
          <dgm:ruleLst/>
        </dgm:layoutNode>
        <dgm:layoutNode name="arrow1" styleLbl="fgShp">
          <dgm:alg type="sp"/>
          <dgm:shape xmlns:r="http://schemas.openxmlformats.org/officeDocument/2006/relationships" type="downArrow" r:blip="">
            <dgm:adjLst/>
          </dgm:shape>
          <dgm:presOf/>
          <dgm:constrLst/>
          <dgm:ruleLst/>
        </dgm:layoutNode>
        <dgm:layoutNode name="rectangle" styleLbl="revTx">
          <dgm:varLst>
            <dgm:bulletEnabled val="1"/>
          </dgm:varLst>
          <dgm:alg type="tx">
            <dgm:param type="txAnchorHorzCh" val="ctr"/>
          </dgm:alg>
          <dgm:shape xmlns:r="http://schemas.openxmlformats.org/officeDocument/2006/relationships" type="rect" r:blip="">
            <dgm:adjLst/>
          </dgm:shape>
          <dgm:choose name="Name6">
            <dgm:if name="Name7" axis="ch" ptType="node" func="cnt" op="equ" val="1">
              <dgm:presOf axis="ch desOrSelf" ptType="node node" st="1 1" cnt="1 0"/>
            </dgm:if>
            <dgm:if name="Name8" axis="ch" ptType="node" func="cnt" op="equ" val="2">
              <dgm:presOf axis="ch desOrSelf" ptType="node node" st="2 1" cnt="1 0"/>
            </dgm:if>
            <dgm:if name="Name9" axis="ch" ptType="node" func="cnt" op="equ" val="3">
              <dgm:presOf axis="ch desOrSelf" ptType="node node" st="3 1" cnt="1 0"/>
            </dgm:if>
            <dgm:else name="Name10">
              <dgm:presOf axis="ch desOrSelf" ptType="node node" st="4 1" cnt="1 0"/>
            </dgm:else>
          </dgm:choose>
          <dgm:constrLst/>
          <dgm:ruleLst>
            <dgm:rule type="primFontSz" val="5" fact="NaN" max="NaN"/>
          </dgm:ruleLst>
        </dgm:layoutNode>
        <dgm:forEach name="Name11" axis="ch" ptType="node" st="2" cnt="1">
          <dgm:layoutNode name="item1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2">
              <dgm:if name="Name13" axis="root ch" ptType="all node" func="cnt" op="equ" val="1">
                <dgm:presOf/>
              </dgm:if>
              <dgm:if name="Name14" axis="root ch" ptType="all node" func="cnt" op="equ" val="2">
                <dgm:presOf axis="root ch desOrSelf" ptType="all node node" st="1 1 1" cnt="0 1 0"/>
              </dgm:if>
              <dgm:if name="Name15" axis="root ch" ptType="all node" func="cnt" op="equ" val="3">
                <dgm:presOf axis="root ch desOrSelf" ptType="all node node" st="1 2 1" cnt="0 1 0"/>
              </dgm:if>
              <dgm:else name="Name16">
                <dgm:presOf axis="root ch desOrSelf" ptType="all node node" st="1 3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17" axis="ch" ptType="node" st="3" cnt="1">
          <dgm:layoutNode name="item2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8">
              <dgm:if name="Name19" axis="root ch" ptType="all node" func="cnt" op="equ" val="1">
                <dgm:presOf/>
              </dgm:if>
              <dgm:if name="Name20" axis="root ch" ptType="all node" func="cnt" op="equ" val="2">
                <dgm:presOf/>
              </dgm:if>
              <dgm:if name="Name21" axis="root ch" ptType="all node" func="cnt" op="equ" val="3">
                <dgm:presOf axis="root ch desOrSelf" ptType="all node node" st="1 1 1" cnt="0 1 0"/>
              </dgm:if>
              <dgm:else name="Name22">
                <dgm:presOf axis="root ch desOrSelf" ptType="all node node" st="1 2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23" axis="ch" ptType="node" st="4" cnt="1">
          <dgm:layoutNode name="item3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24">
              <dgm:if name="Name25" axis="root ch" ptType="all node" func="cnt" op="equ" val="1">
                <dgm:presOf/>
              </dgm:if>
              <dgm:if name="Name26" axis="root ch" ptType="all node" func="cnt" op="equ" val="2">
                <dgm:presOf/>
              </dgm:if>
              <dgm:if name="Name27" axis="root ch" ptType="all node" func="cnt" op="equ" val="3">
                <dgm:presOf/>
              </dgm:if>
              <dgm:else name="Name28">
                <dgm:presOf axis="root ch desOrSelf" ptType="all node node" st="1 1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layoutNode name="funnel" styleLbl="trAlignAcc1">
          <dgm:alg type="sp"/>
          <dgm:shape xmlns:r="http://schemas.openxmlformats.org/officeDocument/2006/relationships" type="funnel" r:blip="">
            <dgm:adjLst/>
          </dgm:shape>
          <dgm:presOf/>
          <dgm:constrLst/>
          <dgm:ruleLst/>
        </dgm:layoutNode>
      </dgm:if>
      <dgm:else name="Name29"/>
    </dgm:choos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funnel1">
  <dgm:title val=""/>
  <dgm:desc val=""/>
  <dgm:catLst>
    <dgm:cat type="relationship" pri="2000"/>
    <dgm:cat type="process" pri="27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4"/>
      <dgm:resizeHandles val="exact"/>
    </dgm:varLst>
    <dgm:alg type="composite">
      <dgm:param type="ar" val="1.25"/>
    </dgm:alg>
    <dgm:shape xmlns:r="http://schemas.openxmlformats.org/officeDocument/2006/relationships" r:blip="">
      <dgm:adjLst/>
    </dgm:shape>
    <dgm:presOf/>
    <dgm:choose name="Name1">
      <dgm:if name="Name2" axis="ch" ptType="node" func="cnt" op="equ" val="2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w" for="ch" forName="item1" refType="w" fact="0.35"/>
          <dgm:constr type="h" for="ch" forName="item1" refType="w" fact="0.35"/>
          <dgm:constr type="t" for="ch" forName="item1" refType="h" fact="0.05"/>
          <dgm:constr type="l" for="ch" forName="item1" refType="w" fact="0.125"/>
          <dgm:constr type="primFontSz" for="ch" forName="item1" op="equ" val="65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if>
      <dgm:else name="Name3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primFontSz" for="ch" forName="rectangle" val="65"/>
          <dgm:constr type="w" for="ch" forName="item1" refType="w" fact="0.225"/>
          <dgm:constr type="h" for="ch" forName="item1" refType="w" fact="0.225"/>
          <dgm:constr type="t" for="ch" forName="item1" refType="h" fact="0.336"/>
          <dgm:constr type="l" for="ch" forName="item1" refType="w" fact="0.261"/>
          <dgm:constr type="primFontSz" for="ch" forName="item1" val="65"/>
          <dgm:constr type="w" for="ch" forName="item2" refType="w" fact="0.225"/>
          <dgm:constr type="h" for="ch" forName="item2" refType="w" fact="0.225"/>
          <dgm:constr type="t" for="ch" forName="item2" refType="h" fact="0.125"/>
          <dgm:constr type="l" for="ch" forName="item2" refType="w" fact="0.1"/>
          <dgm:constr type="primFontSz" for="ch" forName="item2" refType="primFontSz" refFor="ch" refForName="item1" op="equ"/>
          <dgm:constr type="w" for="ch" forName="item3" refType="w" fact="0.225"/>
          <dgm:constr type="h" for="ch" forName="item3" refType="w" fact="0.225"/>
          <dgm:constr type="t" for="ch" forName="item3" refType="h" fact="0.057"/>
          <dgm:constr type="l" for="ch" forName="item3" refType="w" fact="0.33"/>
          <dgm:constr type="primFontSz" for="ch" forName="item3" refType="primFontSz" refFor="ch" refForName="item1" op="equ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else>
    </dgm:choose>
    <dgm:ruleLst/>
    <dgm:choose name="Name4">
      <dgm:if name="Name5" axis="ch" ptType="node" func="cnt" op="gte" val="1">
        <dgm:layoutNode name="ellipse" styleLbl="trBgShp">
          <dgm:alg type="sp"/>
          <dgm:shape xmlns:r="http://schemas.openxmlformats.org/officeDocument/2006/relationships" type="ellipse" r:blip="">
            <dgm:adjLst/>
          </dgm:shape>
          <dgm:presOf/>
          <dgm:constrLst/>
          <dgm:ruleLst/>
        </dgm:layoutNode>
        <dgm:layoutNode name="arrow1" styleLbl="fgShp">
          <dgm:alg type="sp"/>
          <dgm:shape xmlns:r="http://schemas.openxmlformats.org/officeDocument/2006/relationships" type="downArrow" r:blip="">
            <dgm:adjLst/>
          </dgm:shape>
          <dgm:presOf/>
          <dgm:constrLst/>
          <dgm:ruleLst/>
        </dgm:layoutNode>
        <dgm:layoutNode name="rectangle" styleLbl="revTx">
          <dgm:varLst>
            <dgm:bulletEnabled val="1"/>
          </dgm:varLst>
          <dgm:alg type="tx">
            <dgm:param type="txAnchorHorzCh" val="ctr"/>
          </dgm:alg>
          <dgm:shape xmlns:r="http://schemas.openxmlformats.org/officeDocument/2006/relationships" type="rect" r:blip="">
            <dgm:adjLst/>
          </dgm:shape>
          <dgm:choose name="Name6">
            <dgm:if name="Name7" axis="ch" ptType="node" func="cnt" op="equ" val="1">
              <dgm:presOf axis="ch desOrSelf" ptType="node node" st="1 1" cnt="1 0"/>
            </dgm:if>
            <dgm:if name="Name8" axis="ch" ptType="node" func="cnt" op="equ" val="2">
              <dgm:presOf axis="ch desOrSelf" ptType="node node" st="2 1" cnt="1 0"/>
            </dgm:if>
            <dgm:if name="Name9" axis="ch" ptType="node" func="cnt" op="equ" val="3">
              <dgm:presOf axis="ch desOrSelf" ptType="node node" st="3 1" cnt="1 0"/>
            </dgm:if>
            <dgm:else name="Name10">
              <dgm:presOf axis="ch desOrSelf" ptType="node node" st="4 1" cnt="1 0"/>
            </dgm:else>
          </dgm:choose>
          <dgm:constrLst/>
          <dgm:ruleLst>
            <dgm:rule type="primFontSz" val="5" fact="NaN" max="NaN"/>
          </dgm:ruleLst>
        </dgm:layoutNode>
        <dgm:forEach name="Name11" axis="ch" ptType="node" st="2" cnt="1">
          <dgm:layoutNode name="item1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2">
              <dgm:if name="Name13" axis="root ch" ptType="all node" func="cnt" op="equ" val="1">
                <dgm:presOf/>
              </dgm:if>
              <dgm:if name="Name14" axis="root ch" ptType="all node" func="cnt" op="equ" val="2">
                <dgm:presOf axis="root ch desOrSelf" ptType="all node node" st="1 1 1" cnt="0 1 0"/>
              </dgm:if>
              <dgm:if name="Name15" axis="root ch" ptType="all node" func="cnt" op="equ" val="3">
                <dgm:presOf axis="root ch desOrSelf" ptType="all node node" st="1 2 1" cnt="0 1 0"/>
              </dgm:if>
              <dgm:else name="Name16">
                <dgm:presOf axis="root ch desOrSelf" ptType="all node node" st="1 3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17" axis="ch" ptType="node" st="3" cnt="1">
          <dgm:layoutNode name="item2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8">
              <dgm:if name="Name19" axis="root ch" ptType="all node" func="cnt" op="equ" val="1">
                <dgm:presOf/>
              </dgm:if>
              <dgm:if name="Name20" axis="root ch" ptType="all node" func="cnt" op="equ" val="2">
                <dgm:presOf/>
              </dgm:if>
              <dgm:if name="Name21" axis="root ch" ptType="all node" func="cnt" op="equ" val="3">
                <dgm:presOf axis="root ch desOrSelf" ptType="all node node" st="1 1 1" cnt="0 1 0"/>
              </dgm:if>
              <dgm:else name="Name22">
                <dgm:presOf axis="root ch desOrSelf" ptType="all node node" st="1 2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23" axis="ch" ptType="node" st="4" cnt="1">
          <dgm:layoutNode name="item3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24">
              <dgm:if name="Name25" axis="root ch" ptType="all node" func="cnt" op="equ" val="1">
                <dgm:presOf/>
              </dgm:if>
              <dgm:if name="Name26" axis="root ch" ptType="all node" func="cnt" op="equ" val="2">
                <dgm:presOf/>
              </dgm:if>
              <dgm:if name="Name27" axis="root ch" ptType="all node" func="cnt" op="equ" val="3">
                <dgm:presOf/>
              </dgm:if>
              <dgm:else name="Name28">
                <dgm:presOf axis="root ch desOrSelf" ptType="all node node" st="1 1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layoutNode name="funnel" styleLbl="trAlignAcc1">
          <dgm:alg type="sp"/>
          <dgm:shape xmlns:r="http://schemas.openxmlformats.org/officeDocument/2006/relationships" type="funnel" r:blip="">
            <dgm:adjLst/>
          </dgm:shape>
          <dgm:presOf/>
          <dgm:constrLst/>
          <dgm:ruleLst/>
        </dgm:layoutNode>
      </dgm:if>
      <dgm:else name="Name2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7C2A0ABB.dotm</Template>
  <TotalTime>0</TotalTime>
  <Pages>16</Pages>
  <Words>410</Words>
  <Characters>7641</Characters>
  <Application>Microsoft Office Word</Application>
  <DocSecurity>0</DocSecurity>
  <Lines>283</Lines>
  <Paragraphs>92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7959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JM</dc:creator>
  <cp:lastModifiedBy>Bial, Jessica</cp:lastModifiedBy>
  <cp:revision>2</cp:revision>
  <dcterms:created xsi:type="dcterms:W3CDTF">2014-07-11T05:24:00Z</dcterms:created>
  <dcterms:modified xsi:type="dcterms:W3CDTF">2014-07-11T05:24:00Z</dcterms:modified>
</cp:coreProperties>
</file>